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441B8" w14:textId="69F6622F" w:rsidR="00123C86" w:rsidRPr="00520CC8" w:rsidRDefault="00123C86" w:rsidP="00123C8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F6C47">
        <w:rPr>
          <w:bCs/>
          <w:noProof w:val="0"/>
          <w:sz w:val="24"/>
          <w:szCs w:val="24"/>
        </w:rPr>
        <w:t xml:space="preserve">3GPP </w:t>
      </w:r>
      <w:r w:rsidR="00601D95" w:rsidRPr="003F6C47">
        <w:rPr>
          <w:bCs/>
          <w:noProof w:val="0"/>
          <w:sz w:val="24"/>
          <w:szCs w:val="24"/>
        </w:rPr>
        <w:t>TSG-RAN WG2 Meeting #</w:t>
      </w:r>
      <w:r w:rsidR="00696588" w:rsidRPr="00520CC8">
        <w:rPr>
          <w:bCs/>
          <w:noProof w:val="0"/>
          <w:sz w:val="24"/>
          <w:szCs w:val="24"/>
        </w:rPr>
        <w:t>105</w:t>
      </w:r>
      <w:r w:rsidR="00601D95" w:rsidRPr="00520CC8">
        <w:rPr>
          <w:bCs/>
          <w:noProof w:val="0"/>
          <w:sz w:val="24"/>
          <w:szCs w:val="24"/>
        </w:rPr>
        <w:tab/>
      </w:r>
      <w:r w:rsidR="00392A40" w:rsidRPr="00392A40">
        <w:rPr>
          <w:bCs/>
          <w:noProof w:val="0"/>
          <w:sz w:val="24"/>
          <w:szCs w:val="24"/>
        </w:rPr>
        <w:t>R2-190060</w:t>
      </w:r>
      <w:r w:rsidR="00392A40">
        <w:rPr>
          <w:bCs/>
          <w:noProof w:val="0"/>
          <w:sz w:val="24"/>
          <w:szCs w:val="24"/>
        </w:rPr>
        <w:t>8</w:t>
      </w:r>
    </w:p>
    <w:p w14:paraId="1C2A0B42" w14:textId="288F0409" w:rsidR="00123C86" w:rsidRPr="00520CC8" w:rsidRDefault="00696588" w:rsidP="00123C8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520CC8">
        <w:rPr>
          <w:rFonts w:eastAsia="SimSun"/>
          <w:noProof w:val="0"/>
          <w:sz w:val="24"/>
          <w:szCs w:val="24"/>
          <w:lang w:eastAsia="zh-CN"/>
        </w:rPr>
        <w:t>Athens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520CC8">
        <w:rPr>
          <w:rFonts w:eastAsia="SimSun"/>
          <w:noProof w:val="0"/>
          <w:sz w:val="24"/>
          <w:szCs w:val="24"/>
          <w:lang w:eastAsia="zh-CN"/>
        </w:rPr>
        <w:t>Greece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520CC8">
        <w:rPr>
          <w:rFonts w:eastAsia="SimSun"/>
          <w:noProof w:val="0"/>
          <w:sz w:val="24"/>
          <w:szCs w:val="24"/>
          <w:lang w:eastAsia="zh-CN"/>
        </w:rPr>
        <w:t>25 Feb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520CC8">
        <w:rPr>
          <w:rFonts w:eastAsia="SimSun"/>
          <w:noProof w:val="0"/>
          <w:sz w:val="24"/>
          <w:szCs w:val="24"/>
          <w:lang w:eastAsia="zh-CN"/>
        </w:rPr>
        <w:t>–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520CC8">
        <w:rPr>
          <w:rFonts w:eastAsia="SimSun"/>
          <w:noProof w:val="0"/>
          <w:sz w:val="24"/>
          <w:szCs w:val="24"/>
          <w:lang w:eastAsia="zh-CN"/>
        </w:rPr>
        <w:t xml:space="preserve">01 </w:t>
      </w:r>
      <w:proofErr w:type="gramStart"/>
      <w:r w:rsidRPr="00520CC8">
        <w:rPr>
          <w:rFonts w:eastAsia="SimSun"/>
          <w:noProof w:val="0"/>
          <w:sz w:val="24"/>
          <w:szCs w:val="24"/>
          <w:lang w:eastAsia="zh-CN"/>
        </w:rPr>
        <w:t xml:space="preserve">Mar 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520CC8">
        <w:rPr>
          <w:rFonts w:eastAsia="SimSun"/>
          <w:noProof w:val="0"/>
          <w:sz w:val="24"/>
          <w:szCs w:val="24"/>
          <w:lang w:eastAsia="zh-CN"/>
        </w:rPr>
        <w:t>2019</w:t>
      </w:r>
      <w:proofErr w:type="gramEnd"/>
      <w:r w:rsidR="00123C86" w:rsidRPr="00520CC8">
        <w:rPr>
          <w:rFonts w:eastAsia="SimSun"/>
          <w:noProof w:val="0"/>
          <w:sz w:val="24"/>
          <w:szCs w:val="24"/>
          <w:lang w:eastAsia="zh-CN"/>
        </w:rPr>
        <w:tab/>
      </w:r>
      <w:r w:rsidR="00C07765" w:rsidRPr="00520CC8">
        <w:rPr>
          <w:rFonts w:eastAsia="SimSun"/>
          <w:b w:val="0"/>
          <w:noProof w:val="0"/>
          <w:sz w:val="16"/>
          <w:szCs w:val="16"/>
          <w:lang w:eastAsia="zh-CN"/>
        </w:rPr>
        <w:t>revision of R2-1812317</w:t>
      </w:r>
    </w:p>
    <w:p w14:paraId="13FEAD89" w14:textId="77777777" w:rsidR="00123C86" w:rsidRPr="00520CC8" w:rsidRDefault="00123C86" w:rsidP="00123C8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520CC8">
        <w:rPr>
          <w:rFonts w:eastAsia="SimSun"/>
          <w:noProof w:val="0"/>
          <w:sz w:val="24"/>
          <w:szCs w:val="24"/>
          <w:lang w:eastAsia="zh-CN"/>
        </w:rPr>
        <w:tab/>
      </w:r>
    </w:p>
    <w:p w14:paraId="49379CFB" w14:textId="2F0FB847" w:rsidR="00CD4C7B" w:rsidRPr="00520CC8" w:rsidRDefault="00CD4C7B" w:rsidP="00CD4C7B">
      <w:pPr>
        <w:pStyle w:val="Header"/>
        <w:rPr>
          <w:bCs/>
          <w:noProof w:val="0"/>
          <w:sz w:val="24"/>
        </w:rPr>
      </w:pPr>
    </w:p>
    <w:p w14:paraId="67D100B0" w14:textId="77777777" w:rsidR="00123C86" w:rsidRPr="00520CC8" w:rsidRDefault="00123C86" w:rsidP="00CD4C7B">
      <w:pPr>
        <w:pStyle w:val="Header"/>
        <w:rPr>
          <w:bCs/>
          <w:noProof w:val="0"/>
          <w:sz w:val="24"/>
        </w:rPr>
      </w:pPr>
    </w:p>
    <w:p w14:paraId="758E2B30" w14:textId="70B9E081" w:rsidR="00CD4C7B" w:rsidRPr="00520CC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520CC8">
        <w:rPr>
          <w:rFonts w:cs="Arial"/>
          <w:b/>
          <w:bCs/>
          <w:sz w:val="24"/>
        </w:rPr>
        <w:t xml:space="preserve">Agenda </w:t>
      </w:r>
      <w:r w:rsidR="005B1AFF" w:rsidRPr="00520CC8">
        <w:rPr>
          <w:rFonts w:cs="Arial"/>
          <w:b/>
          <w:bCs/>
          <w:sz w:val="24"/>
        </w:rPr>
        <w:t>item:</w:t>
      </w:r>
      <w:r w:rsidR="00425B75" w:rsidRPr="00520CC8">
        <w:rPr>
          <w:rFonts w:cs="Arial"/>
          <w:b/>
          <w:bCs/>
          <w:sz w:val="24"/>
        </w:rPr>
        <w:t xml:space="preserve"> </w:t>
      </w:r>
      <w:r w:rsidR="00425B75" w:rsidRPr="00520CC8">
        <w:rPr>
          <w:rFonts w:cs="Arial"/>
          <w:b/>
          <w:bCs/>
          <w:sz w:val="24"/>
        </w:rPr>
        <w:tab/>
      </w:r>
      <w:r w:rsidR="003F6C47">
        <w:rPr>
          <w:rFonts w:cs="Arial"/>
          <w:b/>
          <w:bCs/>
          <w:sz w:val="24"/>
        </w:rPr>
        <w:t>11.9.3</w:t>
      </w:r>
    </w:p>
    <w:p w14:paraId="6A1BC0C1" w14:textId="2FF76E31" w:rsidR="00CD4C7B" w:rsidRPr="00520CC8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Source:</w:t>
      </w:r>
      <w:r w:rsidRPr="00520CC8">
        <w:rPr>
          <w:rFonts w:ascii="Arial" w:hAnsi="Arial" w:cs="Arial"/>
          <w:b/>
          <w:bCs/>
          <w:sz w:val="24"/>
        </w:rPr>
        <w:tab/>
      </w:r>
      <w:r w:rsidR="001741A0" w:rsidRPr="00520CC8">
        <w:rPr>
          <w:rFonts w:ascii="Arial" w:hAnsi="Arial" w:cs="Arial"/>
          <w:b/>
          <w:bCs/>
          <w:sz w:val="24"/>
        </w:rPr>
        <w:t>Nokia</w:t>
      </w:r>
      <w:r w:rsidR="00090468" w:rsidRPr="00520CC8">
        <w:rPr>
          <w:rFonts w:ascii="Arial" w:hAnsi="Arial" w:cs="Arial"/>
          <w:b/>
          <w:bCs/>
          <w:sz w:val="24"/>
        </w:rPr>
        <w:t xml:space="preserve">, </w:t>
      </w:r>
      <w:r w:rsidR="00325AE3" w:rsidRPr="00520CC8">
        <w:rPr>
          <w:rFonts w:ascii="Arial" w:hAnsi="Arial" w:cs="Arial"/>
          <w:b/>
          <w:bCs/>
          <w:sz w:val="24"/>
        </w:rPr>
        <w:t>Nokia</w:t>
      </w:r>
      <w:r w:rsidR="00090468" w:rsidRPr="00520CC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DDF576" w:rsidR="00CD4C7B" w:rsidRPr="00520CC8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Title:</w:t>
      </w:r>
      <w:r w:rsidRPr="00520CC8">
        <w:rPr>
          <w:rFonts w:ascii="Arial" w:hAnsi="Arial" w:cs="Arial"/>
          <w:b/>
          <w:bCs/>
          <w:sz w:val="24"/>
        </w:rPr>
        <w:tab/>
      </w:r>
      <w:r w:rsidR="003C38AC" w:rsidRPr="00520CC8">
        <w:rPr>
          <w:rFonts w:ascii="Arial" w:hAnsi="Arial" w:cs="Arial"/>
          <w:b/>
          <w:bCs/>
          <w:sz w:val="24"/>
        </w:rPr>
        <w:t>Beam selection and consolidation enhancements</w:t>
      </w:r>
    </w:p>
    <w:p w14:paraId="3AC3A0B1" w14:textId="1A5C115D" w:rsidR="00CD4C7B" w:rsidRPr="00520CC8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WID/SID:</w:t>
      </w:r>
      <w:r w:rsidRPr="00520CC8">
        <w:rPr>
          <w:rFonts w:ascii="Arial" w:hAnsi="Arial" w:cs="Arial"/>
          <w:b/>
          <w:bCs/>
          <w:sz w:val="24"/>
        </w:rPr>
        <w:tab/>
      </w:r>
      <w:proofErr w:type="spellStart"/>
      <w:r w:rsidR="00112F1A" w:rsidRPr="00520CC8">
        <w:rPr>
          <w:rFonts w:ascii="Arial" w:hAnsi="Arial" w:cs="Arial"/>
          <w:b/>
          <w:bCs/>
          <w:sz w:val="24"/>
        </w:rPr>
        <w:t>NR_</w:t>
      </w:r>
      <w:r w:rsidR="004A67EA" w:rsidRPr="00520CC8">
        <w:rPr>
          <w:rFonts w:ascii="Arial" w:hAnsi="Arial" w:cs="Arial"/>
          <w:b/>
          <w:bCs/>
          <w:sz w:val="24"/>
        </w:rPr>
        <w:t>Mob_Enh</w:t>
      </w:r>
      <w:proofErr w:type="spellEnd"/>
      <w:r w:rsidR="00112F1A" w:rsidRPr="00520CC8">
        <w:rPr>
          <w:rFonts w:ascii="Arial" w:hAnsi="Arial" w:cs="Arial"/>
          <w:b/>
          <w:bCs/>
          <w:sz w:val="24"/>
        </w:rPr>
        <w:t xml:space="preserve"> </w:t>
      </w:r>
      <w:r w:rsidR="00D80795" w:rsidRPr="00520CC8">
        <w:rPr>
          <w:rFonts w:ascii="Arial" w:hAnsi="Arial" w:cs="Arial"/>
          <w:b/>
          <w:bCs/>
          <w:sz w:val="24"/>
        </w:rPr>
        <w:t>-</w:t>
      </w:r>
      <w:r w:rsidRPr="00520CC8">
        <w:rPr>
          <w:rFonts w:ascii="Arial" w:hAnsi="Arial" w:cs="Arial"/>
          <w:b/>
          <w:bCs/>
          <w:sz w:val="24"/>
        </w:rPr>
        <w:t xml:space="preserve"> Release</w:t>
      </w:r>
      <w:r w:rsidR="00D80795" w:rsidRPr="00520CC8">
        <w:rPr>
          <w:rFonts w:ascii="Arial" w:hAnsi="Arial" w:cs="Arial"/>
          <w:b/>
          <w:bCs/>
          <w:sz w:val="24"/>
        </w:rPr>
        <w:t xml:space="preserve"> </w:t>
      </w:r>
      <w:r w:rsidR="004A67EA" w:rsidRPr="00520CC8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520CC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Document for:</w:t>
      </w:r>
      <w:r w:rsidRPr="00520CC8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520CC8" w:rsidRDefault="00CD4C7B" w:rsidP="00CD4C7B">
      <w:pPr>
        <w:pStyle w:val="Heading1"/>
      </w:pPr>
      <w:r w:rsidRPr="00520CC8">
        <w:t>1</w:t>
      </w:r>
      <w:r w:rsidRPr="00520CC8">
        <w:tab/>
      </w:r>
      <w:r w:rsidR="0056573F" w:rsidRPr="00520CC8">
        <w:t>Introduction</w:t>
      </w:r>
    </w:p>
    <w:p w14:paraId="69B76BD0" w14:textId="2D056F09" w:rsidR="00516737" w:rsidRPr="00520CC8" w:rsidRDefault="00567FEE" w:rsidP="00520CC8">
      <w:pPr>
        <w:jc w:val="both"/>
      </w:pPr>
      <w:r w:rsidRPr="00520CC8">
        <w:t xml:space="preserve">The objectives of the study/work item on NR mobility enhancements are described in </w:t>
      </w:r>
      <w:r w:rsidRPr="00520CC8">
        <w:fldChar w:fldCharType="begin"/>
      </w:r>
      <w:r w:rsidRPr="00520CC8">
        <w:instrText xml:space="preserve"> REF _Ref534980864 \r \h </w:instrText>
      </w:r>
      <w:r w:rsidRPr="00520CC8">
        <w:fldChar w:fldCharType="separate"/>
      </w:r>
      <w:r w:rsidRPr="00520CC8">
        <w:t>[1]</w:t>
      </w:r>
      <w:r w:rsidRPr="00520CC8">
        <w:fldChar w:fldCharType="end"/>
      </w:r>
      <w:r w:rsidRPr="003F6C47">
        <w:t xml:space="preserve">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6737" w:rsidRPr="00520CC8" w14:paraId="29454466" w14:textId="77777777" w:rsidTr="5FF6DAD5">
        <w:tc>
          <w:tcPr>
            <w:tcW w:w="9631" w:type="dxa"/>
          </w:tcPr>
          <w:p w14:paraId="3CB0073E" w14:textId="77777777" w:rsidR="00516737" w:rsidRPr="00520CC8" w:rsidRDefault="00516737" w:rsidP="00516737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lang w:eastAsia="ja-JP"/>
              </w:rPr>
              <w:t xml:space="preserve">To study solution(s) to reduce interruption time during HO/SCG change focusing on the following identified solutions but not limited. </w:t>
            </w:r>
          </w:p>
          <w:p w14:paraId="4812B8F4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>H</w:t>
            </w:r>
            <w:r w:rsidRPr="00520CC8">
              <w:rPr>
                <w:lang w:eastAsia="ja-JP"/>
              </w:rPr>
              <w:t xml:space="preserve">andover/SCG change with simultaneous connectivity with source cell and target cell. </w:t>
            </w:r>
          </w:p>
          <w:p w14:paraId="114E43E8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>Make</w:t>
            </w:r>
            <w:r w:rsidRPr="00520CC8">
              <w:rPr>
                <w:lang w:eastAsia="ja-JP"/>
              </w:rPr>
              <w:t xml:space="preserve">-before-break </w:t>
            </w:r>
          </w:p>
          <w:p w14:paraId="028FD7E7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rFonts w:cs="Calibri"/>
                <w:bCs/>
                <w:lang w:eastAsia="zh-CN"/>
              </w:rPr>
              <w:t xml:space="preserve">RACH-less handover </w:t>
            </w:r>
          </w:p>
          <w:p w14:paraId="635A6A5E" w14:textId="77777777" w:rsidR="00516737" w:rsidRPr="00520CC8" w:rsidRDefault="00516737" w:rsidP="00516737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lang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1EAF93DC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 xml:space="preserve">Conditional handover </w:t>
            </w:r>
          </w:p>
          <w:p w14:paraId="50C82521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520CC8">
              <w:rPr>
                <w:lang w:eastAsia="ja-JP"/>
              </w:rPr>
              <w:t xml:space="preserve">Fast handover failure recovery </w:t>
            </w:r>
          </w:p>
        </w:tc>
      </w:tr>
    </w:tbl>
    <w:p w14:paraId="0A677EFE" w14:textId="00453A5E" w:rsidR="003C38AC" w:rsidRPr="00520CC8" w:rsidRDefault="00516737" w:rsidP="00DA057C">
      <w:pPr>
        <w:jc w:val="both"/>
      </w:pPr>
      <w:r w:rsidRPr="00520CC8">
        <w:t xml:space="preserve"> </w:t>
      </w:r>
      <w:r w:rsidRPr="00520CC8">
        <w:rPr>
          <w:lang w:eastAsia="ja-JP"/>
        </w:rPr>
        <w:br/>
      </w:r>
      <w:r w:rsidRPr="003F6C47">
        <w:t xml:space="preserve">The </w:t>
      </w:r>
      <w:r w:rsidRPr="00520CC8">
        <w:t xml:space="preserve">robustness and reliability of the handover depend on the accuracy of measurement reports sent by the UE to the serving base station. The </w:t>
      </w:r>
      <w:r w:rsidR="00885076" w:rsidRPr="00520CC8">
        <w:t xml:space="preserve">current </w:t>
      </w:r>
      <w:r w:rsidR="00584BEB" w:rsidRPr="00520CC8">
        <w:t xml:space="preserve">measurement model which </w:t>
      </w:r>
      <w:proofErr w:type="gramStart"/>
      <w:r w:rsidR="00584BEB" w:rsidRPr="00520CC8">
        <w:t>takes into account</w:t>
      </w:r>
      <w:proofErr w:type="gramEnd"/>
      <w:r w:rsidR="00584BEB" w:rsidRPr="00520CC8">
        <w:t xml:space="preserve"> beam level measurements and </w:t>
      </w:r>
      <w:r w:rsidR="00D15D0C" w:rsidRPr="00520CC8">
        <w:t>allows to derive cell level result</w:t>
      </w:r>
      <w:r w:rsidR="00584BEB" w:rsidRPr="00520CC8">
        <w:t xml:space="preserve"> can be found in</w:t>
      </w:r>
      <w:r w:rsidR="00885076" w:rsidRPr="00520CC8">
        <w:t xml:space="preserve"> </w:t>
      </w:r>
      <w:r w:rsidR="00885076" w:rsidRPr="00520CC8">
        <w:fldChar w:fldCharType="begin"/>
      </w:r>
      <w:r w:rsidR="00885076" w:rsidRPr="00520CC8">
        <w:instrText xml:space="preserve"> REF _Ref535323845 \r \h </w:instrText>
      </w:r>
      <w:r w:rsidR="00885076" w:rsidRPr="00520CC8">
        <w:fldChar w:fldCharType="separate"/>
      </w:r>
      <w:r w:rsidR="00885076" w:rsidRPr="00520CC8">
        <w:t>[2]</w:t>
      </w:r>
      <w:r w:rsidR="00885076" w:rsidRPr="00520CC8">
        <w:fldChar w:fldCharType="end"/>
      </w:r>
      <w:r w:rsidR="00885076" w:rsidRPr="003F6C47">
        <w:t>.</w:t>
      </w:r>
      <w:r w:rsidR="003C38AC" w:rsidRPr="00520CC8">
        <w:t xml:space="preserve"> </w:t>
      </w:r>
      <w:r w:rsidR="00584BEB" w:rsidRPr="00520CC8">
        <w:t>This paper is aimed at analysing the performance of</w:t>
      </w:r>
      <w:r w:rsidR="00D15D0C" w:rsidRPr="00520CC8">
        <w:t xml:space="preserve"> such approach and suggests </w:t>
      </w:r>
      <w:r w:rsidR="00584BEB" w:rsidRPr="00520CC8">
        <w:t>related enhancement</w:t>
      </w:r>
      <w:r w:rsidR="00D15D0C" w:rsidRPr="00520CC8">
        <w:t>s</w:t>
      </w:r>
      <w:r w:rsidR="00885076" w:rsidRPr="00520CC8">
        <w:t xml:space="preserve"> for Rel. 16</w:t>
      </w:r>
      <w:r w:rsidR="00584BEB" w:rsidRPr="00520CC8">
        <w:t>.</w:t>
      </w:r>
    </w:p>
    <w:p w14:paraId="127ACA6D" w14:textId="1C557879" w:rsidR="00CD4C7B" w:rsidRPr="00520CC8" w:rsidRDefault="00DA057C" w:rsidP="00CD4C7B">
      <w:pPr>
        <w:pStyle w:val="Heading1"/>
      </w:pPr>
      <w:r w:rsidRPr="00520CC8">
        <w:t>2</w:t>
      </w:r>
      <w:r w:rsidRPr="00520CC8">
        <w:tab/>
        <w:t>Discussion</w:t>
      </w:r>
      <w:r w:rsidR="003B4C32" w:rsidRPr="00520CC8">
        <w:t xml:space="preserve"> and analysis</w:t>
      </w:r>
    </w:p>
    <w:p w14:paraId="5ED328BA" w14:textId="5522D5FB" w:rsidR="00F4734F" w:rsidRPr="00520CC8" w:rsidRDefault="00F4734F" w:rsidP="000E3F6C">
      <w:pPr>
        <w:jc w:val="both"/>
      </w:pPr>
      <w:r w:rsidRPr="00520CC8">
        <w:t xml:space="preserve">As briefly pointed out in the </w:t>
      </w:r>
      <w:r w:rsidR="00923CB2" w:rsidRPr="00520CC8">
        <w:t>introduction</w:t>
      </w:r>
      <w:r w:rsidRPr="00520CC8">
        <w:t xml:space="preserve">, physical layer measurements are L1 filtered and then </w:t>
      </w:r>
      <w:r w:rsidR="00D15D0C" w:rsidRPr="00520CC8">
        <w:t>consolidated</w:t>
      </w:r>
      <w:r w:rsidRPr="00520CC8">
        <w:t xml:space="preserve"> for obtaining the cell level</w:t>
      </w:r>
      <w:r w:rsidR="00D15D0C" w:rsidRPr="00520CC8">
        <w:t xml:space="preserve"> measurement result</w:t>
      </w:r>
      <w:r w:rsidRPr="00520CC8">
        <w:t xml:space="preserve"> (in compliance with RRC-configurable parameters).</w:t>
      </w:r>
      <w:r w:rsidR="00677927" w:rsidRPr="00520CC8">
        <w:t xml:space="preserve"> UE derives cell level quality as a linear average of the power values of the highest L1 beam measurements.</w:t>
      </w:r>
      <w:r w:rsidRPr="00520CC8">
        <w:t xml:space="preserve"> This procedure is shown in </w:t>
      </w:r>
      <w:r w:rsidRPr="00520CC8">
        <w:fldChar w:fldCharType="begin"/>
      </w:r>
      <w:r w:rsidRPr="00520CC8">
        <w:instrText xml:space="preserve"> REF _Ref503188645 \h </w:instrText>
      </w:r>
      <w:r w:rsidR="000E3F6C" w:rsidRPr="00520CC8">
        <w:instrText xml:space="preserve"> \* MERGEFORMAT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1</w:t>
      </w:r>
      <w:r w:rsidRPr="00520CC8">
        <w:fldChar w:fldCharType="end"/>
      </w:r>
      <w:r w:rsidRPr="00520CC8">
        <w:t>.</w:t>
      </w:r>
    </w:p>
    <w:p w14:paraId="38030489" w14:textId="77777777" w:rsidR="00F4734F" w:rsidRPr="00520CC8" w:rsidRDefault="00F4734F" w:rsidP="00CD4C7B"/>
    <w:p w14:paraId="7DD779AE" w14:textId="77777777" w:rsidR="00F4734F" w:rsidRPr="003F6C47" w:rsidRDefault="00F4734F" w:rsidP="00F4734F">
      <w:pPr>
        <w:keepNext/>
      </w:pPr>
      <w:r w:rsidRPr="00520CC8">
        <w:rPr>
          <w:noProof/>
        </w:rPr>
        <w:object w:dxaOrig="11984" w:dyaOrig="5887" w14:anchorId="10BF0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22pt" o:ole="">
            <v:imagedata r:id="rId12" o:title=""/>
          </v:shape>
          <o:OLEObject Type="Embed" ProgID="Visio.Drawing.11" ShapeID="_x0000_i1025" DrawAspect="Content" ObjectID="_1611583594" r:id="rId13"/>
        </w:object>
      </w:r>
    </w:p>
    <w:p w14:paraId="1C1646AC" w14:textId="3E2A12C6" w:rsidR="00F4734F" w:rsidRPr="00520CC8" w:rsidRDefault="00F4734F" w:rsidP="00897218">
      <w:pPr>
        <w:pStyle w:val="Caption"/>
        <w:rPr>
          <w:b/>
          <w:color w:val="000000" w:themeColor="text1"/>
          <w:sz w:val="20"/>
          <w:szCs w:val="20"/>
        </w:rPr>
      </w:pPr>
      <w:bookmarkStart w:id="1" w:name="_Ref503188645"/>
      <w:r w:rsidRPr="00520CC8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="008D0850" w:rsidRPr="00520CC8">
        <w:rPr>
          <w:b/>
          <w:noProof/>
          <w:color w:val="000000" w:themeColor="text1"/>
          <w:sz w:val="20"/>
          <w:szCs w:val="20"/>
        </w:rPr>
        <w:t>1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bookmarkEnd w:id="1"/>
      <w:r w:rsidRPr="00520CC8">
        <w:rPr>
          <w:b/>
          <w:color w:val="000000" w:themeColor="text1"/>
          <w:sz w:val="20"/>
          <w:szCs w:val="20"/>
        </w:rPr>
        <w:t xml:space="preserve">: Measurement Model </w:t>
      </w:r>
      <w:r w:rsidR="001C5F42" w:rsidRPr="00520CC8">
        <w:rPr>
          <w:b/>
          <w:color w:val="000000" w:themeColor="text1"/>
          <w:sz w:val="20"/>
          <w:szCs w:val="20"/>
        </w:rPr>
        <w:fldChar w:fldCharType="begin"/>
      </w:r>
      <w:r w:rsidR="001C5F42" w:rsidRPr="00520CC8">
        <w:rPr>
          <w:b/>
          <w:color w:val="000000" w:themeColor="text1"/>
          <w:sz w:val="20"/>
          <w:szCs w:val="20"/>
        </w:rPr>
        <w:instrText xml:space="preserve"> REF _Ref535323845 \r \h </w:instrText>
      </w:r>
      <w:r w:rsidR="001C5F42" w:rsidRPr="00520CC8">
        <w:rPr>
          <w:b/>
          <w:color w:val="000000" w:themeColor="text1"/>
          <w:sz w:val="20"/>
          <w:szCs w:val="20"/>
        </w:rPr>
      </w:r>
      <w:r w:rsidR="001C5F42" w:rsidRPr="00520CC8">
        <w:rPr>
          <w:b/>
          <w:color w:val="000000" w:themeColor="text1"/>
          <w:sz w:val="20"/>
          <w:szCs w:val="20"/>
        </w:rPr>
        <w:fldChar w:fldCharType="separate"/>
      </w:r>
      <w:r w:rsidR="001C5F42" w:rsidRPr="00520CC8">
        <w:rPr>
          <w:b/>
          <w:color w:val="000000" w:themeColor="text1"/>
          <w:sz w:val="20"/>
          <w:szCs w:val="20"/>
        </w:rPr>
        <w:t>[2]</w:t>
      </w:r>
      <w:r w:rsidR="001C5F42" w:rsidRPr="00520CC8">
        <w:rPr>
          <w:b/>
          <w:color w:val="000000" w:themeColor="text1"/>
          <w:sz w:val="20"/>
          <w:szCs w:val="20"/>
        </w:rPr>
        <w:fldChar w:fldCharType="end"/>
      </w:r>
      <w:r w:rsidR="00BB7891" w:rsidRPr="00520CC8">
        <w:rPr>
          <w:b/>
          <w:color w:val="000000" w:themeColor="text1"/>
          <w:sz w:val="20"/>
          <w:szCs w:val="20"/>
        </w:rPr>
        <w:t>.</w:t>
      </w:r>
    </w:p>
    <w:p w14:paraId="61A65360" w14:textId="4BF4C6FB" w:rsidR="00D15D0C" w:rsidRPr="00520CC8" w:rsidRDefault="00677927" w:rsidP="00A75D0A">
      <w:pPr>
        <w:jc w:val="both"/>
      </w:pPr>
      <w:r w:rsidRPr="00520CC8">
        <w:t xml:space="preserve">It can be easily noticed from </w:t>
      </w:r>
      <w:r w:rsidRPr="00520CC8">
        <w:fldChar w:fldCharType="begin"/>
      </w:r>
      <w:r w:rsidRPr="00520CC8">
        <w:instrText xml:space="preserve"> REF _Ref503188645 \h </w:instrText>
      </w:r>
      <w:r w:rsidR="000E3F6C" w:rsidRPr="00520CC8">
        <w:instrText xml:space="preserve"> \* MERGEFORMAT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1</w:t>
      </w:r>
      <w:r w:rsidRPr="00520CC8">
        <w:fldChar w:fldCharType="end"/>
      </w:r>
      <w:r w:rsidRPr="00520CC8">
        <w:t xml:space="preserve"> that a lower branch of the mod</w:t>
      </w:r>
      <w:r w:rsidR="003B4C32" w:rsidRPr="00520CC8">
        <w:t>el is used solely</w:t>
      </w:r>
      <w:r w:rsidRPr="00520CC8">
        <w:t xml:space="preserve"> when beam results are to be reported by the UE (</w:t>
      </w:r>
      <w:proofErr w:type="gramStart"/>
      <w:r w:rsidRPr="00520CC8">
        <w:t>as a result of</w:t>
      </w:r>
      <w:proofErr w:type="gramEnd"/>
      <w:r w:rsidRPr="00520CC8">
        <w:t xml:space="preserve"> network configuration). </w:t>
      </w:r>
      <w:r w:rsidR="003B4C32" w:rsidRPr="00520CC8">
        <w:t xml:space="preserve">It implies </w:t>
      </w:r>
      <w:r w:rsidR="00BB7891" w:rsidRPr="00520CC8">
        <w:t xml:space="preserve">that </w:t>
      </w:r>
      <w:r w:rsidRPr="00520CC8">
        <w:t xml:space="preserve">L3 filtering </w:t>
      </w:r>
      <w:r w:rsidR="00BB7891" w:rsidRPr="00520CC8">
        <w:t xml:space="preserve">is applied </w:t>
      </w:r>
      <w:r w:rsidRPr="00520CC8">
        <w:t>on individual beam</w:t>
      </w:r>
      <w:r w:rsidR="003B4C32" w:rsidRPr="00520CC8">
        <w:t xml:space="preserve">s </w:t>
      </w:r>
      <w:r w:rsidR="00BB7891" w:rsidRPr="00520CC8">
        <w:t>only if configured</w:t>
      </w:r>
      <w:r w:rsidR="003B4C32" w:rsidRPr="00520CC8">
        <w:t xml:space="preserve"> (d</w:t>
      </w:r>
      <w:r w:rsidRPr="00520CC8">
        <w:t>etails of the L3 filtering can be found in</w:t>
      </w:r>
      <w:r w:rsidR="00FC2F32" w:rsidRPr="00520CC8">
        <w:t xml:space="preserve"> </w:t>
      </w:r>
      <w:r w:rsidR="00FC2F32" w:rsidRPr="00520CC8">
        <w:fldChar w:fldCharType="begin"/>
      </w:r>
      <w:r w:rsidR="00FC2F32" w:rsidRPr="00520CC8">
        <w:instrText xml:space="preserve"> REF _Ref535324011 \r \h </w:instrText>
      </w:r>
      <w:r w:rsidR="00FC2F32" w:rsidRPr="00520CC8">
        <w:fldChar w:fldCharType="separate"/>
      </w:r>
      <w:r w:rsidR="00FC2F32" w:rsidRPr="00520CC8">
        <w:t>[3]</w:t>
      </w:r>
      <w:r w:rsidR="00FC2F32" w:rsidRPr="00520CC8">
        <w:fldChar w:fldCharType="end"/>
      </w:r>
      <w:r w:rsidR="003B4C32" w:rsidRPr="00520CC8">
        <w:t>)</w:t>
      </w:r>
      <w:r w:rsidRPr="00520CC8">
        <w:t>.</w:t>
      </w:r>
      <w:r w:rsidR="000E3F6C" w:rsidRPr="00520CC8">
        <w:t xml:space="preserve"> Simply saying, beam consolidation/selection (</w:t>
      </w:r>
      <w:r w:rsidR="003B4C32" w:rsidRPr="00520CC8">
        <w:t xml:space="preserve">i.e. </w:t>
      </w:r>
      <w:r w:rsidR="000E3F6C" w:rsidRPr="00520CC8">
        <w:t xml:space="preserve">upper branch in </w:t>
      </w:r>
      <w:r w:rsidR="000E3F6C" w:rsidRPr="00520CC8">
        <w:fldChar w:fldCharType="begin"/>
      </w:r>
      <w:r w:rsidR="000E3F6C" w:rsidRPr="00520CC8">
        <w:instrText xml:space="preserve"> REF _Ref503188645 \h </w:instrText>
      </w:r>
      <w:r w:rsidR="000E3F6C" w:rsidRPr="00520CC8">
        <w:fldChar w:fldCharType="separate"/>
      </w:r>
      <w:r w:rsidR="000E3F6C" w:rsidRPr="00520CC8">
        <w:rPr>
          <w:color w:val="000000" w:themeColor="text1"/>
        </w:rPr>
        <w:t xml:space="preserve">Fig. </w:t>
      </w:r>
      <w:r w:rsidR="000E3F6C" w:rsidRPr="00520CC8">
        <w:rPr>
          <w:noProof/>
          <w:color w:val="000000" w:themeColor="text1"/>
        </w:rPr>
        <w:t>1</w:t>
      </w:r>
      <w:r w:rsidR="000E3F6C" w:rsidRPr="00520CC8">
        <w:fldChar w:fldCharType="end"/>
      </w:r>
      <w:r w:rsidR="000E3F6C" w:rsidRPr="00520CC8">
        <w:t xml:space="preserve">) is done purely based on </w:t>
      </w:r>
      <w:r w:rsidR="003B4C32" w:rsidRPr="00520CC8">
        <w:t xml:space="preserve">L1-filtered beam results, which may be insufficiently filtered. This could be a serious issue, especially </w:t>
      </w:r>
      <w:r w:rsidR="003D3826" w:rsidRPr="00520CC8">
        <w:t xml:space="preserve">that </w:t>
      </w:r>
      <w:r w:rsidR="003B4C32" w:rsidRPr="00520CC8">
        <w:t xml:space="preserve">those cell-level results are used </w:t>
      </w:r>
      <w:r w:rsidR="000E3F6C" w:rsidRPr="00520CC8">
        <w:t>for sensitive d</w:t>
      </w:r>
      <w:r w:rsidR="003B4C32" w:rsidRPr="00520CC8">
        <w:t xml:space="preserve">ecisions, such as </w:t>
      </w:r>
      <w:r w:rsidR="00D15D0C" w:rsidRPr="00520CC8">
        <w:t xml:space="preserve">inter-cell </w:t>
      </w:r>
      <w:r w:rsidR="003B4C32" w:rsidRPr="00520CC8">
        <w:t xml:space="preserve">HO triggering. </w:t>
      </w:r>
    </w:p>
    <w:p w14:paraId="6BF32A35" w14:textId="58C673CC" w:rsidR="003B4C32" w:rsidRPr="00520CC8" w:rsidRDefault="003B4C32" w:rsidP="003B4C32">
      <w:pPr>
        <w:pStyle w:val="Heading2"/>
      </w:pPr>
      <w:r w:rsidRPr="003F6C47">
        <w:t>2.1</w:t>
      </w:r>
      <w:r w:rsidRPr="003F6C47">
        <w:tab/>
        <w:t>Bias between L3 beam and L3 cell results</w:t>
      </w:r>
    </w:p>
    <w:p w14:paraId="7FDEA3FF" w14:textId="5A21D2B3" w:rsidR="003B4C32" w:rsidRPr="00520CC8" w:rsidRDefault="003B4C32" w:rsidP="00D15D0C">
      <w:pPr>
        <w:jc w:val="both"/>
      </w:pPr>
      <w:r w:rsidRPr="00520CC8">
        <w:t>In our study</w:t>
      </w:r>
      <w:r w:rsidR="00230F7C" w:rsidRPr="00520CC8">
        <w:t>,</w:t>
      </w:r>
      <w:r w:rsidRPr="00520CC8">
        <w:t xml:space="preserve"> we have ver</w:t>
      </w:r>
      <w:r w:rsidR="0099569D" w:rsidRPr="00520CC8">
        <w:t>i</w:t>
      </w:r>
      <w:r w:rsidRPr="00520CC8">
        <w:t>fied a scenario, wherein</w:t>
      </w:r>
      <w:r w:rsidR="00230F7C" w:rsidRPr="00520CC8">
        <w:t xml:space="preserve"> the UE had</w:t>
      </w:r>
      <w:r w:rsidRPr="00520CC8">
        <w:t xml:space="preserve"> 8 available L1 beam measurements. </w:t>
      </w:r>
      <w:r w:rsidR="00230F7C" w:rsidRPr="00520CC8">
        <w:t xml:space="preserve">Among them, </w:t>
      </w:r>
      <w:r w:rsidR="00150530" w:rsidRPr="00520CC8">
        <w:t>three</w:t>
      </w:r>
      <w:r w:rsidR="00B17333" w:rsidRPr="00520CC8">
        <w:t xml:space="preserve"> (shown in black, red and </w:t>
      </w:r>
      <w:proofErr w:type="spellStart"/>
      <w:r w:rsidR="00B17333" w:rsidRPr="00520CC8">
        <w:t>gray</w:t>
      </w:r>
      <w:proofErr w:type="spellEnd"/>
      <w:r w:rsidR="00B17333" w:rsidRPr="00520CC8">
        <w:t>)</w:t>
      </w:r>
      <w:r w:rsidR="00150530" w:rsidRPr="00520CC8">
        <w:t xml:space="preserve"> </w:t>
      </w:r>
      <w:r w:rsidR="00230F7C" w:rsidRPr="00520CC8">
        <w:t>we</w:t>
      </w:r>
      <w:r w:rsidR="0099569D" w:rsidRPr="00520CC8">
        <w:t xml:space="preserve">re significantly stronger than the </w:t>
      </w:r>
      <w:r w:rsidR="004B72F1" w:rsidRPr="00520CC8">
        <w:t>remainder</w:t>
      </w:r>
      <w:r w:rsidR="0099569D" w:rsidRPr="00520CC8">
        <w:t xml:space="preserve"> (see the </w:t>
      </w:r>
      <w:r w:rsidR="0099569D" w:rsidRPr="00520CC8">
        <w:fldChar w:fldCharType="begin"/>
      </w:r>
      <w:r w:rsidR="0099569D" w:rsidRPr="00520CC8">
        <w:instrText xml:space="preserve"> REF _Ref503190736 \h </w:instrText>
      </w:r>
      <w:r w:rsidR="00D15D0C" w:rsidRPr="00520CC8">
        <w:instrText xml:space="preserve"> \* MERGEFORMAT </w:instrText>
      </w:r>
      <w:r w:rsidR="0099569D" w:rsidRPr="00520CC8">
        <w:fldChar w:fldCharType="separate"/>
      </w:r>
      <w:r w:rsidR="0099569D" w:rsidRPr="00520CC8">
        <w:rPr>
          <w:color w:val="000000" w:themeColor="text1"/>
        </w:rPr>
        <w:t xml:space="preserve">Fig. </w:t>
      </w:r>
      <w:r w:rsidR="0099569D" w:rsidRPr="00520CC8">
        <w:rPr>
          <w:noProof/>
          <w:color w:val="000000" w:themeColor="text1"/>
        </w:rPr>
        <w:t>2</w:t>
      </w:r>
      <w:r w:rsidR="0099569D" w:rsidRPr="00520CC8">
        <w:fldChar w:fldCharType="end"/>
      </w:r>
      <w:r w:rsidR="0099569D" w:rsidRPr="00520CC8">
        <w:t xml:space="preserve">a). The green dashed curve shows the L1 cell quality measurement </w:t>
      </w:r>
      <w:r w:rsidR="0044635C" w:rsidRPr="00520CC8">
        <w:t>(</w:t>
      </w:r>
      <w:r w:rsidR="000A571E" w:rsidRPr="00520CC8">
        <w:t xml:space="preserve">i.e. </w:t>
      </w:r>
      <w:r w:rsidR="0044635C" w:rsidRPr="00520CC8">
        <w:t xml:space="preserve">the equivalent of Point B in </w:t>
      </w:r>
      <w:r w:rsidR="0044635C" w:rsidRPr="00520CC8">
        <w:fldChar w:fldCharType="begin"/>
      </w:r>
      <w:r w:rsidR="0044635C" w:rsidRPr="00520CC8">
        <w:instrText xml:space="preserve"> REF _Ref503188645 \h </w:instrText>
      </w:r>
      <w:r w:rsidR="00D15D0C" w:rsidRPr="00520CC8">
        <w:instrText xml:space="preserve"> \* MERGEFORMAT </w:instrText>
      </w:r>
      <w:r w:rsidR="0044635C" w:rsidRPr="00520CC8">
        <w:fldChar w:fldCharType="separate"/>
      </w:r>
      <w:r w:rsidR="0044635C" w:rsidRPr="00520CC8">
        <w:rPr>
          <w:color w:val="000000" w:themeColor="text1"/>
        </w:rPr>
        <w:t xml:space="preserve">Fig. </w:t>
      </w:r>
      <w:r w:rsidR="0044635C" w:rsidRPr="00520CC8">
        <w:rPr>
          <w:noProof/>
          <w:color w:val="000000" w:themeColor="text1"/>
        </w:rPr>
        <w:t>1</w:t>
      </w:r>
      <w:r w:rsidR="0044635C" w:rsidRPr="00520CC8">
        <w:fldChar w:fldCharType="end"/>
      </w:r>
      <w:r w:rsidR="0044635C" w:rsidRPr="00520CC8">
        <w:t>)</w:t>
      </w:r>
      <w:r w:rsidR="000A571E" w:rsidRPr="00520CC8">
        <w:t xml:space="preserve">, which is derived always from the instantaneously best </w:t>
      </w:r>
      <w:r w:rsidR="004B72F1" w:rsidRPr="00520CC8">
        <w:t xml:space="preserve">L1 filtered </w:t>
      </w:r>
      <w:r w:rsidR="000A571E" w:rsidRPr="00520CC8">
        <w:t xml:space="preserve">beam. </w:t>
      </w:r>
    </w:p>
    <w:p w14:paraId="2AC9C343" w14:textId="461C3B4E" w:rsidR="0099569D" w:rsidRPr="003F6C47" w:rsidRDefault="0099569D" w:rsidP="00EE2B37">
      <w:pPr>
        <w:rPr>
          <w:noProof/>
        </w:rPr>
      </w:pPr>
    </w:p>
    <w:p w14:paraId="17DD2076" w14:textId="79609F13" w:rsidR="006723AD" w:rsidRPr="00520CC8" w:rsidRDefault="006723AD" w:rsidP="00897218">
      <w:pPr>
        <w:jc w:val="center"/>
      </w:pPr>
      <w:r w:rsidRPr="00520CC8">
        <w:rPr>
          <w:noProof/>
        </w:rPr>
        <w:drawing>
          <wp:inline distT="0" distB="0" distL="0" distR="0" wp14:anchorId="6E332380" wp14:editId="3AE5C8B5">
            <wp:extent cx="3766300" cy="2826384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0625" cy="282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D2DDF" w14:textId="79609F13" w:rsidR="006723AD" w:rsidRPr="00520CC8" w:rsidRDefault="006723AD" w:rsidP="00897218"/>
    <w:p w14:paraId="00A52EF4" w14:textId="40590175" w:rsidR="006723AD" w:rsidRPr="00520CC8" w:rsidRDefault="006723AD" w:rsidP="00897218">
      <w:pPr>
        <w:pStyle w:val="ListParagraph"/>
        <w:numPr>
          <w:ilvl w:val="0"/>
          <w:numId w:val="15"/>
        </w:numPr>
        <w:jc w:val="both"/>
        <w:rPr>
          <w:b/>
          <w:i/>
        </w:rPr>
      </w:pPr>
      <w:r w:rsidRPr="00520CC8">
        <w:rPr>
          <w:b/>
          <w:i/>
        </w:rPr>
        <w:t>L1 measurements of the beams and cell.</w:t>
      </w:r>
    </w:p>
    <w:p w14:paraId="3181D5BA" w14:textId="79819500" w:rsidR="006723AD" w:rsidRPr="00520CC8" w:rsidRDefault="006723AD" w:rsidP="00897218"/>
    <w:p w14:paraId="6648D088" w14:textId="18714BFF" w:rsidR="006723AD" w:rsidRPr="00520CC8" w:rsidRDefault="006723AD" w:rsidP="00897218">
      <w:pPr>
        <w:jc w:val="center"/>
      </w:pPr>
      <w:r w:rsidRPr="00520CC8">
        <w:rPr>
          <w:noProof/>
        </w:rPr>
        <w:lastRenderedPageBreak/>
        <w:drawing>
          <wp:inline distT="0" distB="0" distL="0" distR="0" wp14:anchorId="222E8C48" wp14:editId="04E2F8EF">
            <wp:extent cx="3765600" cy="28260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55BC2" w14:textId="05A2C76D" w:rsidR="006723AD" w:rsidRPr="00520CC8" w:rsidRDefault="006723AD" w:rsidP="00897218">
      <w:pPr>
        <w:ind w:left="2556" w:firstLine="284"/>
        <w:jc w:val="both"/>
        <w:rPr>
          <w:b/>
          <w:i/>
        </w:rPr>
      </w:pPr>
      <w:r w:rsidRPr="00520CC8">
        <w:rPr>
          <w:b/>
          <w:i/>
        </w:rPr>
        <w:t>b) L3 measurements of the beams and cell.</w:t>
      </w:r>
    </w:p>
    <w:p w14:paraId="7950C4C1" w14:textId="130D9694" w:rsidR="006723AD" w:rsidRPr="00520CC8" w:rsidRDefault="006723AD" w:rsidP="00897218">
      <w:pPr>
        <w:ind w:left="2840" w:firstLine="284"/>
        <w:jc w:val="both"/>
        <w:rPr>
          <w:b/>
        </w:rPr>
      </w:pPr>
    </w:p>
    <w:p w14:paraId="5A501215" w14:textId="09769D8D" w:rsidR="006723AD" w:rsidRPr="00520CC8" w:rsidRDefault="006723AD" w:rsidP="00897218">
      <w:pPr>
        <w:ind w:left="2840" w:firstLine="284"/>
        <w:jc w:val="both"/>
        <w:rPr>
          <w:b/>
        </w:rPr>
      </w:pPr>
    </w:p>
    <w:p w14:paraId="61B4F31C" w14:textId="77777777" w:rsidR="00980D37" w:rsidRPr="00520CC8" w:rsidRDefault="00980D37" w:rsidP="00897218">
      <w:pPr>
        <w:jc w:val="center"/>
      </w:pPr>
      <w:r w:rsidRPr="003F6C47">
        <w:rPr>
          <w:noProof/>
        </w:rPr>
        <w:drawing>
          <wp:inline distT="0" distB="0" distL="0" distR="0" wp14:anchorId="176D10FA" wp14:editId="6982DA09">
            <wp:extent cx="3765600" cy="282600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E34BB" w14:textId="77777777" w:rsidR="00980D37" w:rsidRPr="00520CC8" w:rsidRDefault="00980D37" w:rsidP="00897218">
      <w:pPr>
        <w:rPr>
          <w:b/>
          <w:i/>
        </w:rPr>
      </w:pPr>
      <w:r w:rsidRPr="00520CC8">
        <w:t xml:space="preserve">                 </w:t>
      </w:r>
      <w:r w:rsidRPr="00520CC8">
        <w:rPr>
          <w:b/>
          <w:i/>
        </w:rPr>
        <w:t>c) Difference between L3 cell measurement and the strongest L3 beam measurement at each time instant.</w:t>
      </w:r>
    </w:p>
    <w:p w14:paraId="67FC1D13" w14:textId="16F54804" w:rsidR="006723AD" w:rsidRPr="00520CC8" w:rsidRDefault="00980D37" w:rsidP="00897218">
      <w:pPr>
        <w:pStyle w:val="Caption"/>
        <w:rPr>
          <w:b/>
          <w:noProof/>
          <w:color w:val="000000" w:themeColor="text1"/>
        </w:rPr>
      </w:pPr>
      <w:r w:rsidRPr="003F6C47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Pr="00520CC8">
        <w:rPr>
          <w:b/>
          <w:noProof/>
          <w:color w:val="000000" w:themeColor="text1"/>
          <w:sz w:val="20"/>
          <w:szCs w:val="20"/>
        </w:rPr>
        <w:t>2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r w:rsidRPr="003F6C47">
        <w:rPr>
          <w:b/>
          <w:color w:val="000000" w:themeColor="text1"/>
          <w:sz w:val="20"/>
          <w:szCs w:val="20"/>
        </w:rPr>
        <w:t>: UE has three strong beams (out of 8 measured) with similar measurement results</w:t>
      </w:r>
      <w:r w:rsidRPr="00520CC8">
        <w:rPr>
          <w:b/>
          <w:color w:val="000000" w:themeColor="text1"/>
          <w:sz w:val="20"/>
          <w:szCs w:val="20"/>
        </w:rPr>
        <w:t>.</w:t>
      </w:r>
    </w:p>
    <w:p w14:paraId="5D2FD0DA" w14:textId="39CC9AA0" w:rsidR="00A75D0A" w:rsidRPr="00520CC8" w:rsidRDefault="000A571E" w:rsidP="00A75D0A">
      <w:pPr>
        <w:jc w:val="both"/>
      </w:pPr>
      <w:r w:rsidRPr="00520CC8">
        <w:t xml:space="preserve">It is worth </w:t>
      </w:r>
      <w:r w:rsidR="00CD3F1B" w:rsidRPr="00520CC8">
        <w:t>not</w:t>
      </w:r>
      <w:r w:rsidRPr="00520CC8">
        <w:t>ing how large can be a difference between</w:t>
      </w:r>
      <w:r w:rsidR="00CD3F1B" w:rsidRPr="00520CC8">
        <w:t xml:space="preserve"> the L3 cell measurement result and instantaneously strongest of all L3 filtered beams</w:t>
      </w:r>
      <w:r w:rsidRPr="00520CC8">
        <w:t xml:space="preserve"> (as shown in </w:t>
      </w:r>
      <w:r w:rsidRPr="00520CC8">
        <w:fldChar w:fldCharType="begin"/>
      </w:r>
      <w:r w:rsidRPr="00520CC8">
        <w:instrText xml:space="preserve"> REF _Ref503190736 \h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2</w:t>
      </w:r>
      <w:r w:rsidRPr="00520CC8">
        <w:fldChar w:fldCharType="end"/>
      </w:r>
      <w:r w:rsidRPr="00520CC8">
        <w:t>c)</w:t>
      </w:r>
      <w:r w:rsidR="00230F7C" w:rsidRPr="00520CC8">
        <w:t>, when there</w:t>
      </w:r>
      <w:r w:rsidR="00F37739" w:rsidRPr="00520CC8">
        <w:t xml:space="preserve"> are multiple strong beams. I</w:t>
      </w:r>
      <w:r w:rsidR="00230F7C" w:rsidRPr="00520CC8">
        <w:t>t is not straightforward to decide which beam is in fact the most suitable</w:t>
      </w:r>
      <w:r w:rsidR="00A107A0" w:rsidRPr="00520CC8">
        <w:t xml:space="preserve"> for selection</w:t>
      </w:r>
      <w:r w:rsidR="00230F7C" w:rsidRPr="00520CC8">
        <w:t xml:space="preserve"> </w:t>
      </w:r>
      <w:r w:rsidR="00F37739" w:rsidRPr="00520CC8">
        <w:t>at</w:t>
      </w:r>
      <w:r w:rsidR="00E14079" w:rsidRPr="00520CC8">
        <w:t xml:space="preserve"> each time instant</w:t>
      </w:r>
      <w:r w:rsidR="00F37739" w:rsidRPr="00520CC8">
        <w:t xml:space="preserve">, </w:t>
      </w:r>
      <w:r w:rsidR="00230F7C" w:rsidRPr="00520CC8">
        <w:t>based on inaccurate L1 filtering</w:t>
      </w:r>
      <w:r w:rsidR="00CD3F1B" w:rsidRPr="00520CC8">
        <w:t>.</w:t>
      </w:r>
      <w:r w:rsidR="00F37739" w:rsidRPr="00520CC8">
        <w:t xml:space="preserve"> As a result, bias (visible in </w:t>
      </w:r>
      <w:r w:rsidR="00F37739" w:rsidRPr="00520CC8">
        <w:fldChar w:fldCharType="begin"/>
      </w:r>
      <w:r w:rsidR="00F37739" w:rsidRPr="00520CC8">
        <w:instrText xml:space="preserve"> REF _Ref503190736 \h </w:instrText>
      </w:r>
      <w:r w:rsidR="00F37739" w:rsidRPr="00520CC8">
        <w:fldChar w:fldCharType="separate"/>
      </w:r>
      <w:r w:rsidR="00F37739" w:rsidRPr="00520CC8">
        <w:rPr>
          <w:color w:val="000000" w:themeColor="text1"/>
        </w:rPr>
        <w:t xml:space="preserve">Fig. </w:t>
      </w:r>
      <w:r w:rsidR="00F37739" w:rsidRPr="00520CC8">
        <w:rPr>
          <w:noProof/>
          <w:color w:val="000000" w:themeColor="text1"/>
        </w:rPr>
        <w:t>2</w:t>
      </w:r>
      <w:r w:rsidR="00F37739" w:rsidRPr="00520CC8">
        <w:fldChar w:fldCharType="end"/>
      </w:r>
      <w:r w:rsidR="00F37739" w:rsidRPr="00520CC8">
        <w:t>c) may occur and this, in turn, can</w:t>
      </w:r>
      <w:r w:rsidR="004B72F1" w:rsidRPr="00520CC8">
        <w:t xml:space="preserve"> </w:t>
      </w:r>
      <w:r w:rsidR="00CD3F1B" w:rsidRPr="00520CC8">
        <w:t xml:space="preserve">lead to inter-cell handover issues. </w:t>
      </w:r>
      <w:r w:rsidR="00A75D0A" w:rsidRPr="00520CC8">
        <w:t>Please consider the following scenario:</w:t>
      </w:r>
    </w:p>
    <w:p w14:paraId="0E6C2D17" w14:textId="762D8566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UE detects one strong beam from the source cell and multiple strong beams with similar power from the target</w:t>
      </w:r>
      <w:r w:rsidR="008272EF" w:rsidRPr="00520CC8">
        <w:t xml:space="preserve"> cell</w:t>
      </w:r>
      <w:r w:rsidR="00DE55D8" w:rsidRPr="00520CC8">
        <w:t>.</w:t>
      </w:r>
    </w:p>
    <w:p w14:paraId="670A826D" w14:textId="43D66CD6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 xml:space="preserve">Target cell would appear stronger than it </w:t>
      </w:r>
      <w:proofErr w:type="gramStart"/>
      <w:r w:rsidRPr="00520CC8">
        <w:t>is in reality</w:t>
      </w:r>
      <w:proofErr w:type="gramEnd"/>
      <w:r w:rsidR="00DE55D8" w:rsidRPr="00520CC8">
        <w:t>.</w:t>
      </w:r>
    </w:p>
    <w:p w14:paraId="193A7CD9" w14:textId="3780AD84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This may lead to a “too early HO” as the UE attempts accessing an unstable target cell</w:t>
      </w:r>
      <w:r w:rsidR="00DE55D8" w:rsidRPr="00520CC8">
        <w:t>.</w:t>
      </w:r>
    </w:p>
    <w:p w14:paraId="73D43DDC" w14:textId="77777777" w:rsidR="00A75D0A" w:rsidRPr="00520CC8" w:rsidRDefault="00A75D0A" w:rsidP="00A75D0A">
      <w:pPr>
        <w:jc w:val="both"/>
      </w:pPr>
      <w:r w:rsidRPr="00520CC8">
        <w:t>The opposite situation may also occur:</w:t>
      </w:r>
    </w:p>
    <w:p w14:paraId="3056277F" w14:textId="32941670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lastRenderedPageBreak/>
        <w:t xml:space="preserve">UE detects multiple strong beams with similar power from the source cell and one strong beam from the target </w:t>
      </w:r>
      <w:r w:rsidR="00DE55D8" w:rsidRPr="00520CC8">
        <w:t>cell.</w:t>
      </w:r>
    </w:p>
    <w:p w14:paraId="7435EF4D" w14:textId="1EF3BA7F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t xml:space="preserve">Source cell would appear stronger than it </w:t>
      </w:r>
      <w:proofErr w:type="gramStart"/>
      <w:r w:rsidRPr="00520CC8">
        <w:t>is in reality</w:t>
      </w:r>
      <w:proofErr w:type="gramEnd"/>
      <w:r w:rsidR="00DE55D8" w:rsidRPr="00520CC8">
        <w:t>.</w:t>
      </w:r>
    </w:p>
    <w:p w14:paraId="542A57B4" w14:textId="15E5CEB3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t>This may lead to a “too late HO” as the UE will attempt accessing the target cell too late, likely leading to a failure.</w:t>
      </w:r>
    </w:p>
    <w:p w14:paraId="6F689461" w14:textId="05F38A2D" w:rsidR="00F37739" w:rsidRPr="00520CC8" w:rsidRDefault="00F37739" w:rsidP="00F37739">
      <w:pPr>
        <w:pStyle w:val="ListParagraph"/>
        <w:ind w:left="765"/>
        <w:jc w:val="both"/>
      </w:pPr>
    </w:p>
    <w:p w14:paraId="11F2D809" w14:textId="34BD8EAE" w:rsidR="00F37739" w:rsidRPr="00520CC8" w:rsidRDefault="00F37739" w:rsidP="00F37739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2" w:name="_Ref503266508"/>
      <w:r w:rsidRPr="00520CC8">
        <w:rPr>
          <w:b/>
        </w:rPr>
        <w:t>The difference between cell level quality (derived from a single/strongest beam) and the instantaneously strongest L3-filtered beam can be dangerously large, negatively impacting e.g. HO decisions</w:t>
      </w:r>
      <w:bookmarkEnd w:id="2"/>
      <w:r w:rsidR="00DE55D8" w:rsidRPr="00520CC8">
        <w:rPr>
          <w:b/>
        </w:rPr>
        <w:t>.</w:t>
      </w:r>
    </w:p>
    <w:p w14:paraId="62978CB2" w14:textId="1D2E00D3" w:rsidR="00DE55D8" w:rsidRPr="00520CC8" w:rsidRDefault="007F756C" w:rsidP="0093513B">
      <w:pPr>
        <w:jc w:val="both"/>
      </w:pPr>
      <w:r w:rsidRPr="00520CC8">
        <w:t>The following section of this paper provides a suggestion how this discovered deficiency can be mitigated.</w:t>
      </w:r>
      <w:r w:rsidRPr="003F6C47">
        <w:t xml:space="preserve"> </w:t>
      </w:r>
    </w:p>
    <w:p w14:paraId="5FF0E443" w14:textId="3468DDA1" w:rsidR="00CD4C7B" w:rsidRPr="00520CC8" w:rsidRDefault="00CD3F1B" w:rsidP="00CD4C7B">
      <w:pPr>
        <w:pStyle w:val="Heading1"/>
      </w:pPr>
      <w:r w:rsidRPr="00520CC8">
        <w:t>3</w:t>
      </w:r>
      <w:r w:rsidR="004B72F1" w:rsidRPr="00520CC8">
        <w:tab/>
        <w:t>Potential enhancement</w:t>
      </w:r>
      <w:r w:rsidR="00F37739" w:rsidRPr="00520CC8">
        <w:t>s</w:t>
      </w:r>
    </w:p>
    <w:p w14:paraId="7AABA11C" w14:textId="7D226773" w:rsidR="004F19E9" w:rsidRPr="00520CC8" w:rsidRDefault="004F19E9" w:rsidP="004F19E9">
      <w:pPr>
        <w:pStyle w:val="Heading2"/>
      </w:pPr>
      <w:r w:rsidRPr="00520CC8">
        <w:t>3.1</w:t>
      </w:r>
      <w:r w:rsidRPr="00520CC8">
        <w:tab/>
        <w:t>Measurement model modification</w:t>
      </w:r>
    </w:p>
    <w:p w14:paraId="2821249B" w14:textId="10C4073C" w:rsidR="00DA6C96" w:rsidRPr="00520CC8" w:rsidRDefault="004B72F1" w:rsidP="0075395F">
      <w:pPr>
        <w:jc w:val="both"/>
      </w:pPr>
      <w:r w:rsidRPr="00520CC8">
        <w:t xml:space="preserve">The decision which beams ultimately to choose for cell level quality derivation </w:t>
      </w:r>
      <w:r w:rsidR="00B92E24" w:rsidRPr="00520CC8">
        <w:t xml:space="preserve">shall not be based just on L1 filtered beams which, as shown in </w:t>
      </w:r>
      <w:r w:rsidR="00B92E24" w:rsidRPr="00520CC8">
        <w:fldChar w:fldCharType="begin"/>
      </w:r>
      <w:r w:rsidR="00B92E24" w:rsidRPr="00520CC8">
        <w:instrText xml:space="preserve"> REF _Ref503190736 \h </w:instrText>
      </w:r>
      <w:r w:rsidR="0075395F" w:rsidRPr="00520CC8">
        <w:instrText xml:space="preserve"> \* MERGEFORMAT </w:instrText>
      </w:r>
      <w:r w:rsidR="00B92E24" w:rsidRPr="00520CC8">
        <w:fldChar w:fldCharType="separate"/>
      </w:r>
      <w:r w:rsidR="00B92E24" w:rsidRPr="00520CC8">
        <w:rPr>
          <w:color w:val="000000" w:themeColor="text1"/>
        </w:rPr>
        <w:t xml:space="preserve">Fig. </w:t>
      </w:r>
      <w:r w:rsidR="00B92E24" w:rsidRPr="00520CC8">
        <w:rPr>
          <w:noProof/>
          <w:color w:val="000000" w:themeColor="text1"/>
        </w:rPr>
        <w:t>2</w:t>
      </w:r>
      <w:r w:rsidR="00B92E24" w:rsidRPr="00520CC8">
        <w:fldChar w:fldCharType="end"/>
      </w:r>
      <w:r w:rsidR="00B92E24" w:rsidRPr="00520CC8">
        <w:t>,</w:t>
      </w:r>
      <w:r w:rsidR="004F19E9" w:rsidRPr="00520CC8">
        <w:t xml:space="preserve"> may lead to instability and</w:t>
      </w:r>
      <w:r w:rsidR="00B92E24" w:rsidRPr="00520CC8">
        <w:t xml:space="preserve"> discrepancies between the cell level result and the actual beam power level result.</w:t>
      </w:r>
      <w:r w:rsidR="0075395F" w:rsidRPr="00520CC8">
        <w:t xml:space="preserve"> Thus, we suggest </w:t>
      </w:r>
      <w:r w:rsidR="004F19E9" w:rsidRPr="00520CC8">
        <w:t>modifying</w:t>
      </w:r>
      <w:r w:rsidR="0075395F" w:rsidRPr="00520CC8">
        <w:t xml:space="preserve"> the current measurement model by changing the beam selection process. An external information can be fed to “Beam Consolidation/Selection” module, as depicted in </w:t>
      </w:r>
      <w:r w:rsidR="0075395F" w:rsidRPr="00520CC8">
        <w:fldChar w:fldCharType="begin"/>
      </w:r>
      <w:r w:rsidR="0075395F" w:rsidRPr="00520CC8">
        <w:instrText xml:space="preserve"> REF _Ref503193907 \h  \* MERGEFORMAT </w:instrText>
      </w:r>
      <w:r w:rsidR="0075395F" w:rsidRPr="00520CC8">
        <w:fldChar w:fldCharType="separate"/>
      </w:r>
      <w:r w:rsidR="0075395F" w:rsidRPr="00520CC8">
        <w:rPr>
          <w:color w:val="000000" w:themeColor="text1"/>
        </w:rPr>
        <w:t xml:space="preserve">Fig. </w:t>
      </w:r>
      <w:r w:rsidR="0075395F" w:rsidRPr="00520CC8">
        <w:rPr>
          <w:noProof/>
          <w:color w:val="000000" w:themeColor="text1"/>
        </w:rPr>
        <w:t>3</w:t>
      </w:r>
      <w:r w:rsidR="0075395F" w:rsidRPr="00520CC8">
        <w:fldChar w:fldCharType="end"/>
      </w:r>
      <w:r w:rsidR="0075395F" w:rsidRPr="00520CC8">
        <w:t xml:space="preserve">. </w:t>
      </w:r>
      <w:r w:rsidR="004F19E9" w:rsidRPr="00520CC8">
        <w:t>UE derives cell measurement quality as the linear average of the power values</w:t>
      </w:r>
      <w:r w:rsidR="005D76E7" w:rsidRPr="00520CC8">
        <w:t xml:space="preserve"> of</w:t>
      </w:r>
      <w:r w:rsidR="004F19E9" w:rsidRPr="00520CC8">
        <w:t xml:space="preserve"> L1 beam measurements, but those corresponding to the highest L3 filtered beam measurements (feedback marked with blue lines in </w:t>
      </w:r>
      <w:r w:rsidR="004F19E9" w:rsidRPr="00520CC8">
        <w:fldChar w:fldCharType="begin"/>
      </w:r>
      <w:r w:rsidR="004F19E9" w:rsidRPr="00520CC8">
        <w:instrText xml:space="preserve"> REF _Ref503193907 \h </w:instrText>
      </w:r>
      <w:r w:rsidR="004F19E9" w:rsidRPr="00520CC8">
        <w:fldChar w:fldCharType="separate"/>
      </w:r>
      <w:r w:rsidR="004F19E9" w:rsidRPr="00520CC8">
        <w:rPr>
          <w:color w:val="000000" w:themeColor="text1"/>
        </w:rPr>
        <w:t xml:space="preserve">Fig. </w:t>
      </w:r>
      <w:r w:rsidR="004F19E9" w:rsidRPr="00520CC8">
        <w:rPr>
          <w:noProof/>
          <w:color w:val="000000" w:themeColor="text1"/>
        </w:rPr>
        <w:t>3</w:t>
      </w:r>
      <w:r w:rsidR="004F19E9" w:rsidRPr="00520CC8">
        <w:fldChar w:fldCharType="end"/>
      </w:r>
      <w:r w:rsidR="004F19E9" w:rsidRPr="00520CC8">
        <w:t xml:space="preserve">). The same threshold for choosing “relevant beams” and the same parameter N (both RRC-configurable) can be used. </w:t>
      </w:r>
    </w:p>
    <w:p w14:paraId="52CA49CD" w14:textId="77777777" w:rsidR="00DA6C96" w:rsidRPr="00520CC8" w:rsidRDefault="00DA6C96" w:rsidP="0075395F">
      <w:pPr>
        <w:jc w:val="both"/>
      </w:pPr>
    </w:p>
    <w:p w14:paraId="08D96E1B" w14:textId="77777777" w:rsidR="0075395F" w:rsidRPr="003F6C47" w:rsidRDefault="0075395F" w:rsidP="0075395F">
      <w:pPr>
        <w:keepNext/>
        <w:jc w:val="center"/>
      </w:pPr>
      <w:r w:rsidRPr="00520CC8">
        <w:rPr>
          <w:noProof/>
        </w:rPr>
        <w:drawing>
          <wp:inline distT="0" distB="0" distL="0" distR="0" wp14:anchorId="46762993" wp14:editId="7C36EEE0">
            <wp:extent cx="4097020" cy="2023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1CF23" w14:textId="663762E6" w:rsidR="00DA6C96" w:rsidRPr="00520CC8" w:rsidRDefault="0075395F" w:rsidP="00520CC8">
      <w:pPr>
        <w:pStyle w:val="Caption"/>
      </w:pPr>
      <w:bookmarkStart w:id="3" w:name="_Ref503193907"/>
      <w:r w:rsidRPr="00520CC8">
        <w:rPr>
          <w:b/>
          <w:color w:val="auto"/>
          <w:sz w:val="20"/>
          <w:szCs w:val="20"/>
        </w:rPr>
        <w:t xml:space="preserve">Fig. </w:t>
      </w:r>
      <w:r w:rsidRPr="00520CC8">
        <w:rPr>
          <w:b/>
          <w:color w:val="auto"/>
          <w:sz w:val="20"/>
          <w:szCs w:val="20"/>
        </w:rPr>
        <w:fldChar w:fldCharType="begin"/>
      </w:r>
      <w:r w:rsidRPr="00520CC8">
        <w:rPr>
          <w:b/>
          <w:color w:val="auto"/>
          <w:sz w:val="20"/>
          <w:szCs w:val="20"/>
        </w:rPr>
        <w:instrText xml:space="preserve"> SEQ Figure \* ARABIC </w:instrText>
      </w:r>
      <w:r w:rsidRPr="00520CC8">
        <w:rPr>
          <w:b/>
          <w:color w:val="auto"/>
          <w:sz w:val="20"/>
          <w:szCs w:val="20"/>
        </w:rPr>
        <w:fldChar w:fldCharType="separate"/>
      </w:r>
      <w:r w:rsidR="008D0850" w:rsidRPr="00520CC8">
        <w:rPr>
          <w:b/>
          <w:noProof/>
          <w:color w:val="auto"/>
          <w:sz w:val="20"/>
          <w:szCs w:val="20"/>
        </w:rPr>
        <w:t>3</w:t>
      </w:r>
      <w:r w:rsidRPr="00520CC8">
        <w:rPr>
          <w:b/>
          <w:color w:val="auto"/>
          <w:sz w:val="20"/>
          <w:szCs w:val="20"/>
        </w:rPr>
        <w:fldChar w:fldCharType="end"/>
      </w:r>
      <w:bookmarkEnd w:id="3"/>
      <w:r w:rsidRPr="003F6C47">
        <w:rPr>
          <w:b/>
          <w:color w:val="auto"/>
          <w:sz w:val="20"/>
          <w:szCs w:val="20"/>
        </w:rPr>
        <w:t>: The external information from L3 beam filtering is fed to Beam Consolidation/Selection to support cell quality derivation</w:t>
      </w:r>
      <w:r w:rsidR="006F00B8" w:rsidRPr="00520CC8">
        <w:rPr>
          <w:b/>
          <w:color w:val="auto"/>
          <w:sz w:val="20"/>
          <w:szCs w:val="20"/>
        </w:rPr>
        <w:t>.</w:t>
      </w:r>
    </w:p>
    <w:p w14:paraId="5A7E381B" w14:textId="7495D389" w:rsidR="00CD4C7B" w:rsidRPr="00520CC8" w:rsidRDefault="00CD4C7B" w:rsidP="00CD4C7B">
      <w:pPr>
        <w:pStyle w:val="Heading2"/>
      </w:pPr>
      <w:r w:rsidRPr="00520CC8">
        <w:t>3</w:t>
      </w:r>
      <w:r w:rsidR="004F19E9" w:rsidRPr="00520CC8">
        <w:t>.2</w:t>
      </w:r>
      <w:r w:rsidR="004F19E9" w:rsidRPr="00520CC8">
        <w:tab/>
        <w:t>Performance improvement</w:t>
      </w:r>
    </w:p>
    <w:p w14:paraId="214305B9" w14:textId="22CEA419" w:rsidR="006F00B8" w:rsidRPr="003F6C47" w:rsidRDefault="006316DE" w:rsidP="001D138D">
      <w:pPr>
        <w:jc w:val="both"/>
      </w:pPr>
      <w:r w:rsidRPr="00520CC8">
        <w:t>The same scenario as described in subsection 2.1 has been verified with the enhanced measurement model. UE had 8 L1 beam measurements available, among which three were significantly stronge</w:t>
      </w:r>
      <w:r w:rsidR="0093513B" w:rsidRPr="00520CC8">
        <w:t>r (</w:t>
      </w:r>
      <w:r w:rsidRPr="00520CC8">
        <w:t xml:space="preserve">i.e. </w:t>
      </w:r>
      <w:r w:rsidR="0093513B" w:rsidRPr="00520CC8">
        <w:t>“</w:t>
      </w:r>
      <w:r w:rsidRPr="00520CC8">
        <w:t>relevant</w:t>
      </w:r>
      <w:r w:rsidR="0093513B" w:rsidRPr="00520CC8">
        <w:t>”</w:t>
      </w:r>
      <w:r w:rsidRPr="00520CC8">
        <w:t>) than the other</w:t>
      </w:r>
      <w:r w:rsidR="00B6690A" w:rsidRPr="00520CC8">
        <w:t xml:space="preserve"> beams</w:t>
      </w:r>
      <w:r w:rsidR="003F3279" w:rsidRPr="00520CC8">
        <w:t>, see Fig. 4a</w:t>
      </w:r>
      <w:r w:rsidRPr="00520CC8">
        <w:t>. In this case, the UE has used external information obtained from L3 filtered beam measurements (</w:t>
      </w:r>
      <w:r w:rsidR="00B6690A" w:rsidRPr="00520CC8">
        <w:t>filtered with a time constant of</w:t>
      </w:r>
      <w:r w:rsidRPr="00520CC8">
        <w:t xml:space="preserve"> 50 </w:t>
      </w:r>
      <w:proofErr w:type="spellStart"/>
      <w:r w:rsidRPr="00520CC8">
        <w:t>ms</w:t>
      </w:r>
      <w:proofErr w:type="spellEnd"/>
      <w:r w:rsidRPr="00520CC8">
        <w:t>)</w:t>
      </w:r>
      <w:r w:rsidR="000764FC" w:rsidRPr="00520CC8">
        <w:t xml:space="preserve"> to choose L1 beams used for deriving the cell quality. As can be observed from </w:t>
      </w:r>
      <w:r w:rsidR="001D138D" w:rsidRPr="00520CC8">
        <w:fldChar w:fldCharType="begin"/>
      </w:r>
      <w:r w:rsidR="001D138D" w:rsidRPr="00520CC8">
        <w:instrText xml:space="preserve"> REF _Ref503195074 \h </w:instrText>
      </w:r>
      <w:r w:rsidR="001D138D" w:rsidRPr="00520CC8">
        <w:fldChar w:fldCharType="separate"/>
      </w:r>
      <w:r w:rsidR="001D138D" w:rsidRPr="00520CC8">
        <w:rPr>
          <w:color w:val="000000" w:themeColor="text1"/>
        </w:rPr>
        <w:t xml:space="preserve">Fig. </w:t>
      </w:r>
      <w:r w:rsidR="001D138D" w:rsidRPr="00520CC8">
        <w:rPr>
          <w:noProof/>
          <w:color w:val="000000" w:themeColor="text1"/>
        </w:rPr>
        <w:t>4</w:t>
      </w:r>
      <w:r w:rsidR="001D138D" w:rsidRPr="00520CC8">
        <w:fldChar w:fldCharType="end"/>
      </w:r>
      <w:r w:rsidR="001D138D" w:rsidRPr="00520CC8">
        <w:t>c</w:t>
      </w:r>
      <w:r w:rsidR="000764FC" w:rsidRPr="00520CC8">
        <w:t xml:space="preserve">, the performance has </w:t>
      </w:r>
      <w:r w:rsidR="001D138D" w:rsidRPr="00520CC8">
        <w:t>vastly improved as the gap between L3 cell measurement and the instantaneously best L3 beam measurement has been substantially diminished.</w:t>
      </w:r>
    </w:p>
    <w:p w14:paraId="5C106A3A" w14:textId="27577D11" w:rsidR="006F00B8" w:rsidRPr="00520CC8" w:rsidRDefault="006F00B8" w:rsidP="00897218">
      <w:pPr>
        <w:jc w:val="both"/>
      </w:pPr>
    </w:p>
    <w:p w14:paraId="21F494B3" w14:textId="0A61B499" w:rsidR="006F00B8" w:rsidRPr="003F6C47" w:rsidRDefault="006F00B8" w:rsidP="00897218">
      <w:pPr>
        <w:keepNext/>
        <w:jc w:val="center"/>
      </w:pPr>
      <w:r w:rsidRPr="003F6C47">
        <w:rPr>
          <w:noProof/>
        </w:rPr>
        <w:lastRenderedPageBreak/>
        <w:drawing>
          <wp:inline distT="0" distB="0" distL="0" distR="0" wp14:anchorId="2A14D197" wp14:editId="78C55324">
            <wp:extent cx="3765600" cy="282600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4028C" w14:textId="77777777" w:rsidR="006F00B8" w:rsidRPr="00520CC8" w:rsidRDefault="006F00B8" w:rsidP="006F00B8">
      <w:pPr>
        <w:pStyle w:val="ListParagraph"/>
        <w:numPr>
          <w:ilvl w:val="0"/>
          <w:numId w:val="17"/>
        </w:numPr>
        <w:jc w:val="both"/>
        <w:rPr>
          <w:b/>
          <w:i/>
        </w:rPr>
      </w:pPr>
      <w:r w:rsidRPr="00520CC8">
        <w:rPr>
          <w:b/>
          <w:i/>
        </w:rPr>
        <w:t>L1 measurements of the beams and cell.</w:t>
      </w:r>
    </w:p>
    <w:p w14:paraId="6159FA6B" w14:textId="08A78FCB" w:rsidR="006F00B8" w:rsidRPr="00520CC8" w:rsidRDefault="006F00B8" w:rsidP="00897218">
      <w:pPr>
        <w:keepNext/>
        <w:jc w:val="center"/>
      </w:pPr>
      <w:r w:rsidRPr="00520CC8">
        <w:rPr>
          <w:noProof/>
        </w:rPr>
        <w:drawing>
          <wp:inline distT="0" distB="0" distL="0" distR="0" wp14:anchorId="1F440569" wp14:editId="586C4222">
            <wp:extent cx="3765600" cy="282600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5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5F501" w14:textId="199768E6" w:rsidR="006F00B8" w:rsidRPr="00520CC8" w:rsidRDefault="006F00B8" w:rsidP="00897218">
      <w:pPr>
        <w:ind w:left="2556" w:firstLine="284"/>
        <w:jc w:val="both"/>
        <w:rPr>
          <w:b/>
          <w:i/>
        </w:rPr>
      </w:pPr>
      <w:r w:rsidRPr="00520CC8">
        <w:rPr>
          <w:b/>
          <w:i/>
        </w:rPr>
        <w:t>b) L3 measurements of the beams and cell.</w:t>
      </w:r>
    </w:p>
    <w:p w14:paraId="4E726D1A" w14:textId="540840F9" w:rsidR="006F00B8" w:rsidRPr="00520CC8" w:rsidRDefault="006F00B8" w:rsidP="00897218">
      <w:pPr>
        <w:keepNext/>
        <w:jc w:val="center"/>
      </w:pPr>
      <w:r w:rsidRPr="00520CC8">
        <w:rPr>
          <w:noProof/>
        </w:rPr>
        <w:lastRenderedPageBreak/>
        <w:drawing>
          <wp:inline distT="0" distB="0" distL="0" distR="0" wp14:anchorId="5BB16BDE" wp14:editId="78A2557E">
            <wp:extent cx="3765600" cy="282600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6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B5B3D" w14:textId="24CA88DA" w:rsidR="008D0850" w:rsidRPr="00520CC8" w:rsidRDefault="006F00B8" w:rsidP="00897218">
      <w:pPr>
        <w:rPr>
          <w:b/>
          <w:i/>
        </w:rPr>
      </w:pPr>
      <w:r w:rsidRPr="00520CC8">
        <w:t xml:space="preserve">                 </w:t>
      </w:r>
      <w:r w:rsidRPr="00520CC8">
        <w:rPr>
          <w:b/>
          <w:i/>
        </w:rPr>
        <w:t>c) Difference between L3 cell measurement and the strongest L3 beam measurement at each time instant.</w:t>
      </w:r>
    </w:p>
    <w:p w14:paraId="3A89B842" w14:textId="306A83C8" w:rsidR="006F00B8" w:rsidRPr="00520CC8" w:rsidRDefault="008D0850" w:rsidP="00897218">
      <w:pPr>
        <w:pStyle w:val="Caption"/>
        <w:rPr>
          <w:b/>
          <w:color w:val="000000" w:themeColor="text1"/>
          <w:sz w:val="20"/>
          <w:szCs w:val="20"/>
        </w:rPr>
      </w:pPr>
      <w:bookmarkStart w:id="4" w:name="_Ref503195074"/>
      <w:r w:rsidRPr="003F6C47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Pr="00520CC8">
        <w:rPr>
          <w:b/>
          <w:noProof/>
          <w:color w:val="000000" w:themeColor="text1"/>
          <w:sz w:val="20"/>
          <w:szCs w:val="20"/>
        </w:rPr>
        <w:t>4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bookmarkEnd w:id="4"/>
      <w:r w:rsidRPr="003F6C47">
        <w:rPr>
          <w:b/>
          <w:color w:val="000000" w:themeColor="text1"/>
          <w:sz w:val="20"/>
          <w:szCs w:val="20"/>
        </w:rPr>
        <w:t xml:space="preserve">: L3 filtered beams feedback to support the </w:t>
      </w:r>
      <w:r w:rsidRPr="00520CC8">
        <w:rPr>
          <w:b/>
          <w:color w:val="000000" w:themeColor="text1"/>
          <w:sz w:val="20"/>
          <w:szCs w:val="20"/>
        </w:rPr>
        <w:t>proper choice of L1 beams to derive cell level quality</w:t>
      </w:r>
      <w:r w:rsidR="008E7856" w:rsidRPr="00520CC8">
        <w:rPr>
          <w:b/>
          <w:color w:val="000000" w:themeColor="text1"/>
          <w:sz w:val="20"/>
          <w:szCs w:val="20"/>
        </w:rPr>
        <w:t>.</w:t>
      </w:r>
      <w:r w:rsidR="00897218" w:rsidRPr="00520CC8">
        <w:rPr>
          <w:b/>
          <w:color w:val="000000" w:themeColor="text1"/>
          <w:sz w:val="20"/>
          <w:szCs w:val="20"/>
        </w:rPr>
        <w:br/>
      </w:r>
    </w:p>
    <w:p w14:paraId="7BED4624" w14:textId="5374F4CF" w:rsidR="00B6690A" w:rsidRPr="00520CC8" w:rsidRDefault="00204D47" w:rsidP="00B6690A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5" w:name="_Ref503266531"/>
      <w:r w:rsidRPr="00520CC8">
        <w:rPr>
          <w:b/>
        </w:rPr>
        <w:t xml:space="preserve">Modified measurement model can significantly decrease the bias between cell level quality and instantaneously strongest L3-filtered beam (as depicted in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_Ref503195074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  <w:color w:val="000000" w:themeColor="text1"/>
        </w:rPr>
        <w:t xml:space="preserve">Fig. </w:t>
      </w:r>
      <w:r w:rsidRPr="00520CC8">
        <w:rPr>
          <w:b/>
          <w:noProof/>
          <w:color w:val="000000" w:themeColor="text1"/>
        </w:rPr>
        <w:t>4</w:t>
      </w:r>
      <w:r w:rsidRPr="00520CC8">
        <w:rPr>
          <w:b/>
        </w:rPr>
        <w:fldChar w:fldCharType="end"/>
      </w:r>
      <w:r w:rsidRPr="00520CC8">
        <w:rPr>
          <w:b/>
        </w:rPr>
        <w:t>c).</w:t>
      </w:r>
      <w:bookmarkEnd w:id="5"/>
    </w:p>
    <w:p w14:paraId="311C56F1" w14:textId="32B89F6B" w:rsidR="00B6690A" w:rsidRPr="00520CC8" w:rsidRDefault="00204D47" w:rsidP="00B6690A">
      <w:pPr>
        <w:jc w:val="both"/>
      </w:pPr>
      <w:r w:rsidRPr="00520CC8">
        <w:t>Based on the above evaluation and observations, we propose:</w:t>
      </w:r>
    </w:p>
    <w:p w14:paraId="06494322" w14:textId="4F9DF812" w:rsidR="00CD4C7B" w:rsidRPr="00520CC8" w:rsidRDefault="008E7856" w:rsidP="00520CC8">
      <w:pPr>
        <w:pStyle w:val="ListParagraph"/>
        <w:numPr>
          <w:ilvl w:val="0"/>
          <w:numId w:val="9"/>
        </w:numPr>
        <w:jc w:val="both"/>
      </w:pPr>
      <w:r w:rsidRPr="00520CC8">
        <w:rPr>
          <w:b/>
        </w:rPr>
        <w:t>Modify the existing Measurement Model by introducing the external information fed back to the Beam Consolidation/Selection entity.</w:t>
      </w:r>
    </w:p>
    <w:p w14:paraId="43A12B72" w14:textId="430F4AEA" w:rsidR="00CD4C7B" w:rsidRPr="00520CC8" w:rsidRDefault="006A4621" w:rsidP="00CD4C7B">
      <w:pPr>
        <w:pStyle w:val="Heading1"/>
      </w:pPr>
      <w:r w:rsidRPr="00520CC8">
        <w:t>4</w:t>
      </w:r>
      <w:r w:rsidRPr="00520CC8">
        <w:tab/>
        <w:t>Conclusions</w:t>
      </w:r>
    </w:p>
    <w:p w14:paraId="4A02C3E3" w14:textId="35E79931" w:rsidR="006A4621" w:rsidRPr="00520CC8" w:rsidRDefault="006A4621" w:rsidP="00E3561C">
      <w:pPr>
        <w:jc w:val="both"/>
      </w:pPr>
      <w:r w:rsidRPr="00520CC8">
        <w:t>This paper discussed the potential enhancements to NR’s Measurement Model</w:t>
      </w:r>
      <w:r w:rsidR="00E3561C" w:rsidRPr="00520CC8">
        <w:t xml:space="preserve"> </w:t>
      </w:r>
      <w:r w:rsidR="00D621A9" w:rsidRPr="00520CC8">
        <w:t>that</w:t>
      </w:r>
      <w:r w:rsidR="00E3561C" w:rsidRPr="00520CC8">
        <w:t xml:space="preserve"> introduce more stability into cell level results obtained </w:t>
      </w:r>
      <w:r w:rsidR="00897218" w:rsidRPr="00520CC8">
        <w:t>based on</w:t>
      </w:r>
      <w:r w:rsidR="00E3561C" w:rsidRPr="00520CC8">
        <w:t xml:space="preserve"> beam-level measurements. As a result, the following </w:t>
      </w:r>
      <w:r w:rsidR="00D621A9" w:rsidRPr="00520CC8">
        <w:t xml:space="preserve">observations </w:t>
      </w:r>
      <w:r w:rsidR="00E3561C" w:rsidRPr="00520CC8">
        <w:t xml:space="preserve">and </w:t>
      </w:r>
      <w:r w:rsidR="00D621A9" w:rsidRPr="00520CC8">
        <w:t xml:space="preserve">proposals </w:t>
      </w:r>
      <w:r w:rsidR="00E3561C" w:rsidRPr="00520CC8">
        <w:t>have been made:</w:t>
      </w:r>
    </w:p>
    <w:p w14:paraId="79F93E99" w14:textId="1BCBACCF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_Ref503266508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Observation 1: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_Ref503266508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The difference between cell level quality (derived from a single/strongest beam) and the instantaneously strongest L3-filtered beam can be dangerously large, negatively impacting e.g. HO decisions</w:t>
      </w:r>
      <w:r w:rsidRPr="00520CC8">
        <w:rPr>
          <w:b/>
        </w:rPr>
        <w:fldChar w:fldCharType="end"/>
      </w:r>
      <w:r w:rsidR="00D621A9" w:rsidRPr="00520CC8">
        <w:rPr>
          <w:b/>
        </w:rPr>
        <w:t>.</w:t>
      </w:r>
    </w:p>
    <w:p w14:paraId="24BA2515" w14:textId="724FED4E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_Ref503266531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Observation 2: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_Ref503266531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 xml:space="preserve">Modified measurement model can significantly decrease the bias between cell level quality and instantaneously strongest L3-filtered beam (as depicted in </w:t>
      </w:r>
      <w:r w:rsidRPr="00520CC8">
        <w:rPr>
          <w:b/>
          <w:color w:val="000000" w:themeColor="text1"/>
        </w:rPr>
        <w:t xml:space="preserve">Fig. </w:t>
      </w:r>
      <w:r w:rsidRPr="00520CC8">
        <w:rPr>
          <w:b/>
          <w:noProof/>
          <w:color w:val="000000" w:themeColor="text1"/>
        </w:rPr>
        <w:t>4</w:t>
      </w:r>
      <w:r w:rsidRPr="00520CC8">
        <w:rPr>
          <w:b/>
        </w:rPr>
        <w:t>c).</w:t>
      </w:r>
      <w:r w:rsidRPr="00520CC8">
        <w:rPr>
          <w:b/>
        </w:rPr>
        <w:fldChar w:fldCharType="end"/>
      </w:r>
    </w:p>
    <w:p w14:paraId="3211C7E5" w14:textId="2E8CB794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_Ref503266547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Proposal 1: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_Ref503266547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Modify the existing Measurement Model by introducing the external information fed back to the Beam Consolidation/Selection entity.</w:t>
      </w:r>
      <w:r w:rsidRPr="00520CC8">
        <w:rPr>
          <w:b/>
        </w:rPr>
        <w:fldChar w:fldCharType="end"/>
      </w:r>
    </w:p>
    <w:p w14:paraId="0FDCFAC2" w14:textId="77777777" w:rsidR="00CD4C7B" w:rsidRPr="00520CC8" w:rsidRDefault="00CD4C7B" w:rsidP="00CD4C7B">
      <w:pPr>
        <w:pStyle w:val="Heading1"/>
      </w:pPr>
      <w:r w:rsidRPr="003F6C47">
        <w:t>References</w:t>
      </w:r>
    </w:p>
    <w:p w14:paraId="28364BD4" w14:textId="63A0B331" w:rsidR="00567FEE" w:rsidRPr="00520CC8" w:rsidRDefault="00567FEE" w:rsidP="00567FE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6" w:name="_Ref534980864"/>
      <w:bookmarkStart w:id="7" w:name="_Ref503188333"/>
      <w:bookmarkStart w:id="8" w:name="_Ref75086397"/>
      <w:r w:rsidRPr="00520CC8">
        <w:rPr>
          <w:iCs/>
        </w:rPr>
        <w:t xml:space="preserve">RP-181433, New WID: NR mobility enhancements, 3GPP TSG RAN Meeting #80, La Jolla, USA, May 21-May </w:t>
      </w:r>
      <w:proofErr w:type="gramStart"/>
      <w:r w:rsidRPr="00520CC8">
        <w:rPr>
          <w:iCs/>
        </w:rPr>
        <w:t>25</w:t>
      </w:r>
      <w:proofErr w:type="gramEnd"/>
      <w:r w:rsidRPr="00520CC8">
        <w:rPr>
          <w:iCs/>
        </w:rPr>
        <w:t xml:space="preserve"> 2018.</w:t>
      </w:r>
      <w:bookmarkEnd w:id="6"/>
    </w:p>
    <w:p w14:paraId="2B8C910F" w14:textId="12462641" w:rsidR="00CD4C7B" w:rsidRPr="00520CC8" w:rsidRDefault="0090466A" w:rsidP="003C38A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535323845"/>
      <w:r w:rsidRPr="00520CC8">
        <w:t>3GPP</w:t>
      </w:r>
      <w:r w:rsidR="003C38AC" w:rsidRPr="00520CC8">
        <w:t xml:space="preserve"> TS 38.300 NR and NG-RAN Overall Description; Stage 2</w:t>
      </w:r>
      <w:bookmarkEnd w:id="7"/>
      <w:bookmarkEnd w:id="9"/>
    </w:p>
    <w:p w14:paraId="432E76A5" w14:textId="78E1764B" w:rsidR="00DB3AC5" w:rsidRPr="00520CC8" w:rsidRDefault="00AD2551" w:rsidP="00520CC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535324011"/>
      <w:bookmarkEnd w:id="8"/>
      <w:r w:rsidRPr="00520CC8">
        <w:rPr>
          <w:rFonts w:cs="Arial"/>
          <w:szCs w:val="22"/>
        </w:rPr>
        <w:t>3GPP TS 38.331 NR Radio Resource Control</w:t>
      </w:r>
      <w:r w:rsidR="00425B75" w:rsidRPr="00520CC8">
        <w:rPr>
          <w:rFonts w:cs="Arial"/>
          <w:szCs w:val="22"/>
        </w:rPr>
        <w:t xml:space="preserve"> (RRC); Protocol specification</w:t>
      </w:r>
      <w:bookmarkEnd w:id="10"/>
    </w:p>
    <w:sectPr w:rsidR="00DB3AC5" w:rsidRPr="00520CC8" w:rsidSect="003F6C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AD259" w14:textId="77777777" w:rsidR="00E33F6E" w:rsidRDefault="00E33F6E">
      <w:r>
        <w:separator/>
      </w:r>
    </w:p>
  </w:endnote>
  <w:endnote w:type="continuationSeparator" w:id="0">
    <w:p w14:paraId="76670116" w14:textId="77777777" w:rsidR="00E33F6E" w:rsidRDefault="00E33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D987D" w14:textId="77777777" w:rsidR="00E33F6E" w:rsidRDefault="00E33F6E">
      <w:r>
        <w:separator/>
      </w:r>
    </w:p>
  </w:footnote>
  <w:footnote w:type="continuationSeparator" w:id="0">
    <w:p w14:paraId="478DD361" w14:textId="77777777" w:rsidR="00E33F6E" w:rsidRDefault="00E33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F00D2A"/>
    <w:multiLevelType w:val="hybridMultilevel"/>
    <w:tmpl w:val="A0D8117C"/>
    <w:lvl w:ilvl="0" w:tplc="7604E96C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5FC8"/>
    <w:multiLevelType w:val="hybridMultilevel"/>
    <w:tmpl w:val="AAF6379A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77D3B"/>
    <w:multiLevelType w:val="hybridMultilevel"/>
    <w:tmpl w:val="0FDAA382"/>
    <w:lvl w:ilvl="0" w:tplc="B1B29D24">
      <w:start w:val="2"/>
      <w:numFmt w:val="bullet"/>
      <w:lvlText w:val="-"/>
      <w:lvlJc w:val="left"/>
      <w:pPr>
        <w:ind w:left="76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266C0"/>
    <w:multiLevelType w:val="hybridMultilevel"/>
    <w:tmpl w:val="2F1CC2C6"/>
    <w:lvl w:ilvl="0" w:tplc="B1B29D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EF8"/>
    <w:multiLevelType w:val="hybridMultilevel"/>
    <w:tmpl w:val="708ABE22"/>
    <w:lvl w:ilvl="0" w:tplc="96EA36A2">
      <w:start w:val="1"/>
      <w:numFmt w:val="decimal"/>
      <w:lvlText w:val="Proposal %1:"/>
      <w:lvlJc w:val="left"/>
      <w:pPr>
        <w:ind w:left="0" w:firstLine="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23E10"/>
    <w:multiLevelType w:val="hybridMultilevel"/>
    <w:tmpl w:val="379E325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C72C9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10" w15:restartNumberingAfterBreak="0">
    <w:nsid w:val="2FE2210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BA20A7"/>
    <w:multiLevelType w:val="hybridMultilevel"/>
    <w:tmpl w:val="9D00B242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B18FF"/>
    <w:multiLevelType w:val="hybridMultilevel"/>
    <w:tmpl w:val="F57C3526"/>
    <w:lvl w:ilvl="0" w:tplc="C62E5194">
      <w:start w:val="1"/>
      <w:numFmt w:val="lowerLetter"/>
      <w:lvlText w:val="%1)"/>
      <w:lvlJc w:val="left"/>
      <w:pPr>
        <w:ind w:left="2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6" w:hanging="360"/>
      </w:pPr>
    </w:lvl>
    <w:lvl w:ilvl="2" w:tplc="0409001B" w:tentative="1">
      <w:start w:val="1"/>
      <w:numFmt w:val="lowerRoman"/>
      <w:lvlText w:val="%3."/>
      <w:lvlJc w:val="right"/>
      <w:pPr>
        <w:ind w:left="4356" w:hanging="180"/>
      </w:pPr>
    </w:lvl>
    <w:lvl w:ilvl="3" w:tplc="0409000F" w:tentative="1">
      <w:start w:val="1"/>
      <w:numFmt w:val="decimal"/>
      <w:lvlText w:val="%4."/>
      <w:lvlJc w:val="left"/>
      <w:pPr>
        <w:ind w:left="5076" w:hanging="360"/>
      </w:pPr>
    </w:lvl>
    <w:lvl w:ilvl="4" w:tplc="04090019" w:tentative="1">
      <w:start w:val="1"/>
      <w:numFmt w:val="lowerLetter"/>
      <w:lvlText w:val="%5."/>
      <w:lvlJc w:val="left"/>
      <w:pPr>
        <w:ind w:left="5796" w:hanging="360"/>
      </w:pPr>
    </w:lvl>
    <w:lvl w:ilvl="5" w:tplc="0409001B" w:tentative="1">
      <w:start w:val="1"/>
      <w:numFmt w:val="lowerRoman"/>
      <w:lvlText w:val="%6."/>
      <w:lvlJc w:val="right"/>
      <w:pPr>
        <w:ind w:left="6516" w:hanging="180"/>
      </w:pPr>
    </w:lvl>
    <w:lvl w:ilvl="6" w:tplc="0409000F" w:tentative="1">
      <w:start w:val="1"/>
      <w:numFmt w:val="decimal"/>
      <w:lvlText w:val="%7."/>
      <w:lvlJc w:val="left"/>
      <w:pPr>
        <w:ind w:left="7236" w:hanging="360"/>
      </w:pPr>
    </w:lvl>
    <w:lvl w:ilvl="7" w:tplc="04090019" w:tentative="1">
      <w:start w:val="1"/>
      <w:numFmt w:val="lowerLetter"/>
      <w:lvlText w:val="%8."/>
      <w:lvlJc w:val="left"/>
      <w:pPr>
        <w:ind w:left="7956" w:hanging="360"/>
      </w:pPr>
    </w:lvl>
    <w:lvl w:ilvl="8" w:tplc="0409001B" w:tentative="1">
      <w:start w:val="1"/>
      <w:numFmt w:val="lowerRoman"/>
      <w:lvlText w:val="%9."/>
      <w:lvlJc w:val="right"/>
      <w:pPr>
        <w:ind w:left="8676" w:hanging="180"/>
      </w:pPr>
    </w:lvl>
  </w:abstractNum>
  <w:abstractNum w:abstractNumId="14" w15:restartNumberingAfterBreak="0">
    <w:nsid w:val="4AD22F7A"/>
    <w:multiLevelType w:val="hybridMultilevel"/>
    <w:tmpl w:val="13A050C0"/>
    <w:lvl w:ilvl="0" w:tplc="5324FEF4">
      <w:start w:val="2"/>
      <w:numFmt w:val="decimal"/>
      <w:lvlText w:val="Proposal %1: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E4D13"/>
    <w:multiLevelType w:val="hybridMultilevel"/>
    <w:tmpl w:val="344A611C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F329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4"/>
  </w:num>
  <w:num w:numId="8">
    <w:abstractNumId w:val="2"/>
  </w:num>
  <w:num w:numId="9">
    <w:abstractNumId w:val="7"/>
  </w:num>
  <w:num w:numId="10">
    <w:abstractNumId w:val="3"/>
  </w:num>
  <w:num w:numId="11">
    <w:abstractNumId w:val="15"/>
  </w:num>
  <w:num w:numId="12">
    <w:abstractNumId w:val="8"/>
  </w:num>
  <w:num w:numId="13">
    <w:abstractNumId w:val="12"/>
  </w:num>
  <w:num w:numId="14">
    <w:abstractNumId w:val="14"/>
  </w:num>
  <w:num w:numId="15">
    <w:abstractNumId w:val="9"/>
  </w:num>
  <w:num w:numId="16">
    <w:abstractNumId w:val="16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14"/>
    <w:rsid w:val="00033397"/>
    <w:rsid w:val="00040095"/>
    <w:rsid w:val="000764FC"/>
    <w:rsid w:val="00080512"/>
    <w:rsid w:val="00084F79"/>
    <w:rsid w:val="00090468"/>
    <w:rsid w:val="000A571E"/>
    <w:rsid w:val="000B7BCF"/>
    <w:rsid w:val="000C522B"/>
    <w:rsid w:val="000D58AB"/>
    <w:rsid w:val="000E3F6C"/>
    <w:rsid w:val="00112F1A"/>
    <w:rsid w:val="00123C86"/>
    <w:rsid w:val="00132D04"/>
    <w:rsid w:val="00145075"/>
    <w:rsid w:val="00150530"/>
    <w:rsid w:val="00156CB1"/>
    <w:rsid w:val="001741A0"/>
    <w:rsid w:val="00175FA0"/>
    <w:rsid w:val="00194CD0"/>
    <w:rsid w:val="001B49C9"/>
    <w:rsid w:val="001C4F79"/>
    <w:rsid w:val="001C5F42"/>
    <w:rsid w:val="001D138D"/>
    <w:rsid w:val="001F168B"/>
    <w:rsid w:val="001F7831"/>
    <w:rsid w:val="00204045"/>
    <w:rsid w:val="00204D47"/>
    <w:rsid w:val="0020712B"/>
    <w:rsid w:val="0022606D"/>
    <w:rsid w:val="00230F7C"/>
    <w:rsid w:val="002747EC"/>
    <w:rsid w:val="002818AC"/>
    <w:rsid w:val="002855BF"/>
    <w:rsid w:val="002C4EA0"/>
    <w:rsid w:val="002F0D22"/>
    <w:rsid w:val="003162DB"/>
    <w:rsid w:val="003172DC"/>
    <w:rsid w:val="00325AE3"/>
    <w:rsid w:val="00326069"/>
    <w:rsid w:val="00353874"/>
    <w:rsid w:val="0035462D"/>
    <w:rsid w:val="003578D3"/>
    <w:rsid w:val="003605BC"/>
    <w:rsid w:val="00364B41"/>
    <w:rsid w:val="00381283"/>
    <w:rsid w:val="00392A40"/>
    <w:rsid w:val="00397E26"/>
    <w:rsid w:val="003B40AD"/>
    <w:rsid w:val="003B4C32"/>
    <w:rsid w:val="003B7B3E"/>
    <w:rsid w:val="003C38AC"/>
    <w:rsid w:val="003C4E37"/>
    <w:rsid w:val="003C6509"/>
    <w:rsid w:val="003D3826"/>
    <w:rsid w:val="003E16BE"/>
    <w:rsid w:val="003F3279"/>
    <w:rsid w:val="003F6C47"/>
    <w:rsid w:val="004006E8"/>
    <w:rsid w:val="00401855"/>
    <w:rsid w:val="00425B75"/>
    <w:rsid w:val="00433EFA"/>
    <w:rsid w:val="0044635C"/>
    <w:rsid w:val="00477455"/>
    <w:rsid w:val="004A67EA"/>
    <w:rsid w:val="004B72F1"/>
    <w:rsid w:val="004C3C29"/>
    <w:rsid w:val="004C44D2"/>
    <w:rsid w:val="004D3578"/>
    <w:rsid w:val="004D380D"/>
    <w:rsid w:val="004D4A94"/>
    <w:rsid w:val="004E213A"/>
    <w:rsid w:val="004F19E9"/>
    <w:rsid w:val="004F4428"/>
    <w:rsid w:val="00503171"/>
    <w:rsid w:val="00506C28"/>
    <w:rsid w:val="00516737"/>
    <w:rsid w:val="00520CC8"/>
    <w:rsid w:val="00531D54"/>
    <w:rsid w:val="00534DA0"/>
    <w:rsid w:val="00543E6C"/>
    <w:rsid w:val="005524B0"/>
    <w:rsid w:val="00565087"/>
    <w:rsid w:val="0056573F"/>
    <w:rsid w:val="0056679A"/>
    <w:rsid w:val="00567FEE"/>
    <w:rsid w:val="00584BEB"/>
    <w:rsid w:val="005B1AFF"/>
    <w:rsid w:val="005C5E8C"/>
    <w:rsid w:val="005D76E7"/>
    <w:rsid w:val="00601D95"/>
    <w:rsid w:val="00611566"/>
    <w:rsid w:val="006224D6"/>
    <w:rsid w:val="006311F6"/>
    <w:rsid w:val="006316DE"/>
    <w:rsid w:val="0063781E"/>
    <w:rsid w:val="00646D99"/>
    <w:rsid w:val="00656910"/>
    <w:rsid w:val="006723AD"/>
    <w:rsid w:val="00674A66"/>
    <w:rsid w:val="00677927"/>
    <w:rsid w:val="006937D9"/>
    <w:rsid w:val="00696588"/>
    <w:rsid w:val="006A4621"/>
    <w:rsid w:val="006C66D8"/>
    <w:rsid w:val="006D1E24"/>
    <w:rsid w:val="006D2AB4"/>
    <w:rsid w:val="006E1417"/>
    <w:rsid w:val="006E7042"/>
    <w:rsid w:val="006F00B8"/>
    <w:rsid w:val="006F6A2C"/>
    <w:rsid w:val="00700F35"/>
    <w:rsid w:val="00707012"/>
    <w:rsid w:val="00710201"/>
    <w:rsid w:val="007342B5"/>
    <w:rsid w:val="00734A5B"/>
    <w:rsid w:val="00736D94"/>
    <w:rsid w:val="00744E76"/>
    <w:rsid w:val="0075395F"/>
    <w:rsid w:val="00757D40"/>
    <w:rsid w:val="00770CD4"/>
    <w:rsid w:val="00781F0F"/>
    <w:rsid w:val="00782353"/>
    <w:rsid w:val="0078727C"/>
    <w:rsid w:val="0079049D"/>
    <w:rsid w:val="00791A83"/>
    <w:rsid w:val="00793DC5"/>
    <w:rsid w:val="007B18D8"/>
    <w:rsid w:val="007C095F"/>
    <w:rsid w:val="007C280A"/>
    <w:rsid w:val="007F756C"/>
    <w:rsid w:val="008028A4"/>
    <w:rsid w:val="0081104D"/>
    <w:rsid w:val="00813245"/>
    <w:rsid w:val="008272EF"/>
    <w:rsid w:val="008768CA"/>
    <w:rsid w:val="00877EF9"/>
    <w:rsid w:val="00880559"/>
    <w:rsid w:val="00885076"/>
    <w:rsid w:val="00897218"/>
    <w:rsid w:val="008B5306"/>
    <w:rsid w:val="008D0850"/>
    <w:rsid w:val="008D50D2"/>
    <w:rsid w:val="008E7856"/>
    <w:rsid w:val="0090271F"/>
    <w:rsid w:val="00902DB9"/>
    <w:rsid w:val="0090466A"/>
    <w:rsid w:val="00923CB2"/>
    <w:rsid w:val="0093513B"/>
    <w:rsid w:val="00936071"/>
    <w:rsid w:val="00940212"/>
    <w:rsid w:val="00942EC2"/>
    <w:rsid w:val="00961B32"/>
    <w:rsid w:val="00970DB3"/>
    <w:rsid w:val="00971F2D"/>
    <w:rsid w:val="00974BB0"/>
    <w:rsid w:val="00980D37"/>
    <w:rsid w:val="0099569D"/>
    <w:rsid w:val="009A0AF3"/>
    <w:rsid w:val="009B07CD"/>
    <w:rsid w:val="009C19E9"/>
    <w:rsid w:val="009D6735"/>
    <w:rsid w:val="009D74A6"/>
    <w:rsid w:val="009F07D2"/>
    <w:rsid w:val="009F22B9"/>
    <w:rsid w:val="00A107A0"/>
    <w:rsid w:val="00A10F02"/>
    <w:rsid w:val="00A204CA"/>
    <w:rsid w:val="00A25729"/>
    <w:rsid w:val="00A53724"/>
    <w:rsid w:val="00A75D0A"/>
    <w:rsid w:val="00A82346"/>
    <w:rsid w:val="00A9671C"/>
    <w:rsid w:val="00AA1553"/>
    <w:rsid w:val="00AA7261"/>
    <w:rsid w:val="00AD2551"/>
    <w:rsid w:val="00B15449"/>
    <w:rsid w:val="00B17333"/>
    <w:rsid w:val="00B27303"/>
    <w:rsid w:val="00B47FD1"/>
    <w:rsid w:val="00B516BB"/>
    <w:rsid w:val="00B61F9C"/>
    <w:rsid w:val="00B62D00"/>
    <w:rsid w:val="00B6690A"/>
    <w:rsid w:val="00B80F88"/>
    <w:rsid w:val="00B92E24"/>
    <w:rsid w:val="00BA3A29"/>
    <w:rsid w:val="00BB7891"/>
    <w:rsid w:val="00BC3555"/>
    <w:rsid w:val="00BF3242"/>
    <w:rsid w:val="00BF57F8"/>
    <w:rsid w:val="00C07765"/>
    <w:rsid w:val="00C12B51"/>
    <w:rsid w:val="00C24650"/>
    <w:rsid w:val="00C33079"/>
    <w:rsid w:val="00C57A8A"/>
    <w:rsid w:val="00C57C57"/>
    <w:rsid w:val="00C6187F"/>
    <w:rsid w:val="00C73D43"/>
    <w:rsid w:val="00C83A13"/>
    <w:rsid w:val="00C9068C"/>
    <w:rsid w:val="00C92967"/>
    <w:rsid w:val="00CA3D0C"/>
    <w:rsid w:val="00CA654B"/>
    <w:rsid w:val="00CD3F1B"/>
    <w:rsid w:val="00CD4C7B"/>
    <w:rsid w:val="00D15D0C"/>
    <w:rsid w:val="00D3792D"/>
    <w:rsid w:val="00D55E47"/>
    <w:rsid w:val="00D621A9"/>
    <w:rsid w:val="00D62E19"/>
    <w:rsid w:val="00D738D6"/>
    <w:rsid w:val="00D80795"/>
    <w:rsid w:val="00D854BE"/>
    <w:rsid w:val="00D87E00"/>
    <w:rsid w:val="00D9134D"/>
    <w:rsid w:val="00D96D11"/>
    <w:rsid w:val="00DA057C"/>
    <w:rsid w:val="00DA39EE"/>
    <w:rsid w:val="00DA6C28"/>
    <w:rsid w:val="00DA6C96"/>
    <w:rsid w:val="00DA7A03"/>
    <w:rsid w:val="00DB1818"/>
    <w:rsid w:val="00DB3AC5"/>
    <w:rsid w:val="00DC309B"/>
    <w:rsid w:val="00DC4DA2"/>
    <w:rsid w:val="00DD470A"/>
    <w:rsid w:val="00DE55D8"/>
    <w:rsid w:val="00E14079"/>
    <w:rsid w:val="00E250C3"/>
    <w:rsid w:val="00E33F6E"/>
    <w:rsid w:val="00E3561C"/>
    <w:rsid w:val="00E62835"/>
    <w:rsid w:val="00E77645"/>
    <w:rsid w:val="00E83697"/>
    <w:rsid w:val="00EC4A25"/>
    <w:rsid w:val="00ED4A1C"/>
    <w:rsid w:val="00ED737F"/>
    <w:rsid w:val="00EE2B37"/>
    <w:rsid w:val="00F025A2"/>
    <w:rsid w:val="00F07388"/>
    <w:rsid w:val="00F2026E"/>
    <w:rsid w:val="00F2210A"/>
    <w:rsid w:val="00F37739"/>
    <w:rsid w:val="00F37743"/>
    <w:rsid w:val="00F4734F"/>
    <w:rsid w:val="00F54A3D"/>
    <w:rsid w:val="00F54CB0"/>
    <w:rsid w:val="00F653B8"/>
    <w:rsid w:val="00F71B89"/>
    <w:rsid w:val="00F7353C"/>
    <w:rsid w:val="00F76F8F"/>
    <w:rsid w:val="00F83228"/>
    <w:rsid w:val="00FA1266"/>
    <w:rsid w:val="00FB36FA"/>
    <w:rsid w:val="00FC1192"/>
    <w:rsid w:val="00FC2F32"/>
    <w:rsid w:val="00FE251B"/>
    <w:rsid w:val="00FE5189"/>
    <w:rsid w:val="5FF6D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F4734F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956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569D"/>
  </w:style>
  <w:style w:type="character" w:customStyle="1" w:styleId="CommentTextChar">
    <w:name w:val="Comment Text Char"/>
    <w:basedOn w:val="DefaultParagraphFont"/>
    <w:link w:val="CommentText"/>
    <w:rsid w:val="009956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6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569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61F9C"/>
    <w:pPr>
      <w:ind w:left="720"/>
      <w:contextualSpacing/>
    </w:pPr>
  </w:style>
  <w:style w:type="character" w:customStyle="1" w:styleId="B1Zchn">
    <w:name w:val="B1 Zchn"/>
    <w:link w:val="B1"/>
    <w:rsid w:val="00156CB1"/>
    <w:rPr>
      <w:lang w:eastAsia="en-US"/>
    </w:rPr>
  </w:style>
  <w:style w:type="character" w:customStyle="1" w:styleId="THChar">
    <w:name w:val="TH Char"/>
    <w:link w:val="TH"/>
    <w:rsid w:val="00156CB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156CB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156CB1"/>
    <w:rPr>
      <w:lang w:eastAsia="en-US"/>
    </w:rPr>
  </w:style>
  <w:style w:type="character" w:customStyle="1" w:styleId="B2Char">
    <w:name w:val="B2 Char"/>
    <w:link w:val="B2"/>
    <w:qFormat/>
    <w:rsid w:val="00156CB1"/>
    <w:rPr>
      <w:lang w:eastAsia="en-US"/>
    </w:rPr>
  </w:style>
  <w:style w:type="character" w:customStyle="1" w:styleId="B3Char2">
    <w:name w:val="B3 Char2"/>
    <w:link w:val="B3"/>
    <w:qFormat/>
    <w:rsid w:val="00156CB1"/>
    <w:rPr>
      <w:lang w:eastAsia="en-US"/>
    </w:rPr>
  </w:style>
  <w:style w:type="table" w:styleId="TableGrid">
    <w:name w:val="Table Grid"/>
    <w:basedOn w:val="TableNormal"/>
    <w:uiPriority w:val="39"/>
    <w:rsid w:val="0051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51673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5AIRPNAIUNRU-859666464-4561</_dlc_DocId>
    <_dlc_DocIdUrl xmlns="71c5aaf6-e6ce-465b-b873-5148d2a4c105">
      <Url>https://nokia.sharepoint.com/sites/c5g/e2earch/_layouts/15/DocIdRedir.aspx?ID=5AIRPNAIUNRU-859666464-4561</Url>
      <Description>5AIRPNAIUNRU-859666464-4561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E5737F-3584-4E29-B17F-23C1853394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7E9E2A-B5E7-4035-915F-3D15D9890EEC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a3840f4f-04be-43d1-b2ef-6ff1382503c7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EFEA08-0EAD-43A8-8315-FBA194AAA9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4751A-C9C2-45B4-9A52-FD7BEE7DD6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7648F7-ABE9-45FA-AF4D-8E6640960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6</Pages>
  <Words>1227</Words>
  <Characters>7488</Characters>
  <Application>Microsoft Office Word</Application>
  <DocSecurity>0</DocSecurity>
  <Lines>62</Lines>
  <Paragraphs>17</Paragraphs>
  <ScaleCrop>false</ScaleCrop>
  <Company>Nokia Siemens Networks</Company>
  <LinksUpToDate>false</LinksUpToDate>
  <CharactersWithSpaces>8698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38</cp:revision>
  <dcterms:created xsi:type="dcterms:W3CDTF">2019-01-15T12:37:00Z</dcterms:created>
  <dcterms:modified xsi:type="dcterms:W3CDTF">2019-02-13T16:09:00Z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294dfc37-079c-403b-9922-5dc281add380</vt:lpwstr>
  </property>
  <property fmtid="{D5CDD505-2E9C-101B-9397-08002B2CF9AE}" pid="4" name="AuthorIds_UIVersion_2048">
    <vt:lpwstr>723</vt:lpwstr>
  </property>
</Properties>
</file>